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17152" w14:textId="59F22793" w:rsidR="00C43133" w:rsidRPr="00707594" w:rsidRDefault="00C43133" w:rsidP="00C43133">
      <w:pPr>
        <w:pStyle w:val="CRCoverPage"/>
        <w:outlineLvl w:val="0"/>
        <w:rPr>
          <w:b/>
          <w:noProof/>
          <w:sz w:val="24"/>
        </w:rPr>
      </w:pPr>
      <w:r w:rsidRPr="00707594">
        <w:rPr>
          <w:b/>
          <w:noProof/>
          <w:sz w:val="24"/>
        </w:rPr>
        <w:t xml:space="preserve">3GPP TSG-RAN WG4 Meeting # </w:t>
      </w:r>
      <w:r>
        <w:rPr>
          <w:b/>
          <w:noProof/>
          <w:sz w:val="24"/>
        </w:rPr>
        <w:t>10</w:t>
      </w:r>
      <w:r w:rsidR="000543E5">
        <w:rPr>
          <w:b/>
          <w:noProof/>
          <w:sz w:val="24"/>
        </w:rPr>
        <w:t>3</w:t>
      </w:r>
      <w:r w:rsidR="00501F62">
        <w:rPr>
          <w:b/>
          <w:noProof/>
          <w:sz w:val="24"/>
        </w:rPr>
        <w:t>-</w:t>
      </w:r>
      <w:r w:rsidRPr="00707594">
        <w:rPr>
          <w:b/>
          <w:noProof/>
          <w:sz w:val="24"/>
        </w:rPr>
        <w:t>e</w:t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="00501F62">
        <w:rPr>
          <w:b/>
          <w:noProof/>
          <w:sz w:val="24"/>
        </w:rPr>
        <w:tab/>
      </w:r>
      <w:r w:rsidR="00101169" w:rsidRPr="00101169">
        <w:rPr>
          <w:b/>
          <w:noProof/>
          <w:sz w:val="24"/>
        </w:rPr>
        <w:t>R4-22</w:t>
      </w:r>
      <w:r w:rsidR="00A81429">
        <w:rPr>
          <w:b/>
          <w:noProof/>
          <w:sz w:val="24"/>
        </w:rPr>
        <w:t>1003</w:t>
      </w:r>
      <w:r w:rsidR="00125E22">
        <w:rPr>
          <w:b/>
          <w:noProof/>
          <w:sz w:val="24"/>
        </w:rPr>
        <w:t>5</w:t>
      </w:r>
    </w:p>
    <w:p w14:paraId="730545E8" w14:textId="63F4A4DF" w:rsidR="001F6272" w:rsidRPr="006B30DF" w:rsidRDefault="00501F62" w:rsidP="00C43133">
      <w:pPr>
        <w:pStyle w:val="CRCoverPage"/>
        <w:outlineLvl w:val="0"/>
        <w:rPr>
          <w:b/>
          <w:noProof/>
          <w:sz w:val="24"/>
          <w:lang w:val="en-US"/>
        </w:rPr>
      </w:pPr>
      <w:r w:rsidRPr="00C65EE2">
        <w:rPr>
          <w:b/>
          <w:noProof/>
          <w:sz w:val="24"/>
        </w:rPr>
        <w:t xml:space="preserve">Electronic Meeting, </w:t>
      </w:r>
      <w:r w:rsidR="000543E5">
        <w:rPr>
          <w:b/>
          <w:noProof/>
          <w:sz w:val="24"/>
        </w:rPr>
        <w:t>9</w:t>
      </w:r>
      <w:r w:rsidR="000543E5" w:rsidRPr="000543E5">
        <w:rPr>
          <w:b/>
          <w:noProof/>
          <w:sz w:val="24"/>
          <w:vertAlign w:val="superscript"/>
        </w:rPr>
        <w:t>th</w:t>
      </w:r>
      <w:r w:rsidR="000543E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</w:t>
      </w:r>
      <w:r w:rsidR="000543E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</w:t>
      </w:r>
      <w:r w:rsidRPr="00C65EE2">
        <w:rPr>
          <w:b/>
          <w:noProof/>
          <w:sz w:val="24"/>
        </w:rPr>
        <w:t>–</w:t>
      </w:r>
      <w:r w:rsidR="0049081B">
        <w:rPr>
          <w:b/>
          <w:noProof/>
          <w:sz w:val="24"/>
        </w:rPr>
        <w:t>20</w:t>
      </w:r>
      <w:r w:rsidR="0049081B" w:rsidRPr="0049081B">
        <w:rPr>
          <w:b/>
          <w:noProof/>
          <w:sz w:val="24"/>
          <w:vertAlign w:val="superscript"/>
        </w:rPr>
        <w:t>th</w:t>
      </w:r>
      <w:r w:rsidR="0049081B">
        <w:rPr>
          <w:b/>
          <w:noProof/>
          <w:sz w:val="24"/>
        </w:rPr>
        <w:t xml:space="preserve"> May</w:t>
      </w:r>
      <w:r w:rsidRPr="00C65EE2">
        <w:rPr>
          <w:b/>
          <w:noProof/>
          <w:sz w:val="24"/>
        </w:rPr>
        <w:t>, 202</w:t>
      </w:r>
      <w:r>
        <w:rPr>
          <w:b/>
          <w:noProof/>
          <w:sz w:val="24"/>
        </w:rPr>
        <w:t>2</w:t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2C57BD6F" w14:textId="77777777" w:rsidR="001F6272" w:rsidRPr="006B30DF" w:rsidRDefault="001F6272" w:rsidP="001F6272">
      <w:pPr>
        <w:spacing w:after="120"/>
        <w:ind w:left="1985" w:hanging="1985"/>
        <w:rPr>
          <w:rFonts w:cs="Arial"/>
          <w:b/>
          <w:lang w:val="en-US"/>
        </w:rPr>
      </w:pP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211450C3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D13ED7" w:rsidRPr="00D13ED7">
        <w:rPr>
          <w:rFonts w:cs="Arial"/>
          <w:sz w:val="22"/>
          <w:szCs w:val="22"/>
          <w:lang w:val="en-US"/>
        </w:rPr>
        <w:t xml:space="preserve">Initial considerations on SAN conformance testing - </w:t>
      </w:r>
      <w:r w:rsidR="00125E22">
        <w:rPr>
          <w:rFonts w:cs="Arial"/>
          <w:sz w:val="22"/>
          <w:szCs w:val="22"/>
          <w:lang w:val="en-US"/>
        </w:rPr>
        <w:t>conducted</w:t>
      </w:r>
      <w:r w:rsidR="00D13ED7" w:rsidRPr="00D13ED7">
        <w:rPr>
          <w:rFonts w:cs="Arial"/>
          <w:sz w:val="22"/>
          <w:szCs w:val="22"/>
          <w:lang w:val="en-US"/>
        </w:rPr>
        <w:t xml:space="preserve"> requirements</w:t>
      </w:r>
    </w:p>
    <w:p w14:paraId="51BD89B7" w14:textId="5DF377D7" w:rsidR="001F6272" w:rsidRPr="0024293E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24293E">
        <w:rPr>
          <w:rFonts w:cs="Arial"/>
          <w:b/>
          <w:sz w:val="22"/>
          <w:szCs w:val="22"/>
          <w:lang w:val="en-US"/>
        </w:rPr>
        <w:t>Agenda item:</w:t>
      </w:r>
      <w:r w:rsidRPr="0024293E">
        <w:rPr>
          <w:rFonts w:cs="Arial"/>
          <w:sz w:val="22"/>
          <w:szCs w:val="22"/>
          <w:lang w:val="en-US"/>
        </w:rPr>
        <w:tab/>
      </w:r>
      <w:r w:rsidRPr="0024293E">
        <w:rPr>
          <w:rFonts w:cs="Arial"/>
          <w:sz w:val="22"/>
          <w:szCs w:val="22"/>
          <w:lang w:val="en-US"/>
        </w:rPr>
        <w:tab/>
      </w:r>
      <w:r w:rsidR="002847DB">
        <w:rPr>
          <w:rFonts w:cs="Arial"/>
          <w:sz w:val="22"/>
          <w:szCs w:val="22"/>
          <w:lang w:val="en-US"/>
        </w:rPr>
        <w:t>9.12.4.</w:t>
      </w:r>
      <w:r w:rsidR="00125E22">
        <w:rPr>
          <w:rFonts w:cs="Arial"/>
          <w:sz w:val="22"/>
          <w:szCs w:val="22"/>
          <w:lang w:val="en-US"/>
        </w:rPr>
        <w:t>2</w:t>
      </w:r>
    </w:p>
    <w:p w14:paraId="6F590FF6" w14:textId="47A2594F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="00D13ED7">
        <w:rPr>
          <w:rFonts w:cs="Arial"/>
          <w:sz w:val="22"/>
          <w:szCs w:val="22"/>
          <w:lang w:val="en-US"/>
        </w:rPr>
        <w:t>Discussion</w:t>
      </w:r>
    </w:p>
    <w:p w14:paraId="46C65271" w14:textId="736ACDE1" w:rsidR="00A125EA" w:rsidRDefault="00A125EA" w:rsidP="00A817D0">
      <w:pPr>
        <w:pStyle w:val="Heading1"/>
      </w:pPr>
      <w:r w:rsidRPr="00F102E6">
        <w:t>Introduction</w:t>
      </w:r>
    </w:p>
    <w:p w14:paraId="43D57A75" w14:textId="6CB0B68C" w:rsidR="001232A9" w:rsidRPr="00050E06" w:rsidRDefault="004F25E7" w:rsidP="001232A9">
      <w:r>
        <w:t>The core RF requirements for NTN SAN are in TS 38.10</w:t>
      </w:r>
      <w:r w:rsidR="00086FC8">
        <w:t xml:space="preserve">8 and </w:t>
      </w:r>
      <w:r w:rsidR="00070B29">
        <w:t xml:space="preserve">it is time to </w:t>
      </w:r>
      <w:r w:rsidR="00303B25">
        <w:t>reflect on corresponding</w:t>
      </w:r>
      <w:r w:rsidR="001232A9" w:rsidRPr="00050E06">
        <w:t xml:space="preserve"> </w:t>
      </w:r>
      <w:r w:rsidR="005C3C0A">
        <w:t>conformance testing</w:t>
      </w:r>
      <w:r w:rsidR="00303B25">
        <w:t xml:space="preserve"> specifications</w:t>
      </w:r>
      <w:r w:rsidR="00C827C3">
        <w:t>.</w:t>
      </w:r>
      <w:r w:rsidR="00303B25">
        <w:t xml:space="preserve"> In this document we discuss a few </w:t>
      </w:r>
      <w:r w:rsidR="00115865">
        <w:t>aspects</w:t>
      </w:r>
      <w:r w:rsidR="00125E22">
        <w:t xml:space="preserve"> related to the conducted requirements</w:t>
      </w:r>
      <w:r w:rsidR="00115865">
        <w:t>.</w:t>
      </w:r>
      <w:r w:rsidR="00070B29">
        <w:t xml:space="preserve"> </w:t>
      </w:r>
    </w:p>
    <w:p w14:paraId="6FC7A85A" w14:textId="43168A94" w:rsidR="00304615" w:rsidRDefault="00DC670C" w:rsidP="00304615">
      <w:pPr>
        <w:pStyle w:val="Heading1"/>
      </w:pPr>
      <w:r w:rsidRPr="00F102E6">
        <w:t>Discussion</w:t>
      </w:r>
    </w:p>
    <w:p w14:paraId="26AB58FD" w14:textId="312B69F9" w:rsidR="00E77588" w:rsidRDefault="003F07B4" w:rsidP="003F07B4">
      <w:pPr>
        <w:pStyle w:val="Heading2"/>
      </w:pPr>
      <w:r>
        <w:t>Test procedures</w:t>
      </w:r>
    </w:p>
    <w:p w14:paraId="698D3465" w14:textId="2F5A46B3" w:rsidR="003F07B4" w:rsidRDefault="00216BD4" w:rsidP="003F07B4">
      <w:r>
        <w:t xml:space="preserve">Similar test procedures as </w:t>
      </w:r>
      <w:r w:rsidR="00CB0621">
        <w:t xml:space="preserve">for NR BS Type 1-H </w:t>
      </w:r>
      <w:r>
        <w:t xml:space="preserve">should be </w:t>
      </w:r>
      <w:r w:rsidR="007A5071">
        <w:t xml:space="preserve">also </w:t>
      </w:r>
      <w:r>
        <w:t>adopted for SAN</w:t>
      </w:r>
      <w:r w:rsidR="00CB0621">
        <w:t xml:space="preserve"> Type 1-H</w:t>
      </w:r>
      <w:r w:rsidR="007A5071">
        <w:t>, with small adaptations due to presence of additional elements in the test setup</w:t>
      </w:r>
      <w:r w:rsidR="00E97BC9">
        <w:t xml:space="preserve"> (feederlink and GW)</w:t>
      </w:r>
      <w:r w:rsidR="003E7245">
        <w:t xml:space="preserve"> [1]</w:t>
      </w:r>
      <w:r w:rsidR="00E97BC9">
        <w:t>.</w:t>
      </w:r>
      <w:r w:rsidR="004465A9">
        <w:t xml:space="preserve"> </w:t>
      </w:r>
    </w:p>
    <w:p w14:paraId="78586E9E" w14:textId="1609AC1F" w:rsidR="003F07B4" w:rsidRDefault="003F07B4" w:rsidP="003F07B4">
      <w:pPr>
        <w:pStyle w:val="Heading2"/>
      </w:pPr>
      <w:r>
        <w:t>Measurement uncertainty</w:t>
      </w:r>
    </w:p>
    <w:p w14:paraId="0C1CD2B8" w14:textId="483D4124" w:rsidR="008576E0" w:rsidRPr="008576E0" w:rsidRDefault="006F7F70" w:rsidP="008576E0">
      <w:r>
        <w:rPr>
          <w:szCs w:val="22"/>
          <w:lang w:val="en-US" w:eastAsia="zh-CN"/>
        </w:rPr>
        <w:t xml:space="preserve">Existing measurement uncertainties in </w:t>
      </w:r>
      <w:r>
        <w:rPr>
          <w:rFonts w:hint="eastAsia"/>
          <w:szCs w:val="22"/>
          <w:lang w:val="en-US" w:eastAsia="zh-CN"/>
        </w:rPr>
        <w:t xml:space="preserve">TS38.141-1 </w:t>
      </w:r>
      <w:r>
        <w:rPr>
          <w:szCs w:val="22"/>
          <w:lang w:val="en-US" w:eastAsia="zh-CN"/>
        </w:rPr>
        <w:t xml:space="preserve">(see clause </w:t>
      </w:r>
      <w:r>
        <w:rPr>
          <w:rFonts w:hint="eastAsia"/>
          <w:szCs w:val="22"/>
          <w:lang w:val="en-US" w:eastAsia="sv-SE"/>
        </w:rPr>
        <w:t>4.1.</w:t>
      </w:r>
      <w:r>
        <w:rPr>
          <w:rFonts w:hint="eastAsia"/>
          <w:szCs w:val="22"/>
          <w:lang w:val="en-US" w:eastAsia="zh-CN"/>
        </w:rPr>
        <w:t>2</w:t>
      </w:r>
      <w:r w:rsidR="002C6DD6">
        <w:rPr>
          <w:szCs w:val="22"/>
          <w:lang w:val="en-US" w:eastAsia="zh-CN"/>
        </w:rPr>
        <w:t xml:space="preserve">) </w:t>
      </w:r>
      <w:r w:rsidR="0016017C">
        <w:rPr>
          <w:szCs w:val="22"/>
          <w:lang w:val="en-US" w:eastAsia="zh-CN"/>
        </w:rPr>
        <w:t>are</w:t>
      </w:r>
      <w:r w:rsidR="002C6DD6">
        <w:rPr>
          <w:szCs w:val="22"/>
          <w:lang w:val="en-US" w:eastAsia="zh-CN"/>
        </w:rPr>
        <w:t xml:space="preserve"> </w:t>
      </w:r>
      <w:r w:rsidR="00054CA9">
        <w:rPr>
          <w:szCs w:val="22"/>
          <w:lang w:val="en-US" w:eastAsia="zh-CN"/>
        </w:rPr>
        <w:t>also</w:t>
      </w:r>
      <w:r w:rsidR="0016017C">
        <w:rPr>
          <w:szCs w:val="22"/>
          <w:lang w:val="en-US" w:eastAsia="zh-CN"/>
        </w:rPr>
        <w:t xml:space="preserve"> acceptable for SAN Type 1-H.</w:t>
      </w: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6A9FD6F0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>the c</w:t>
      </w:r>
      <w:r w:rsidR="00674364">
        <w:t>onformance testing</w:t>
      </w:r>
      <w:r w:rsidR="008E3084">
        <w:t>.</w:t>
      </w:r>
    </w:p>
    <w:p w14:paraId="1105B5D8" w14:textId="1776ED4C" w:rsidR="008E3084" w:rsidRDefault="008E3084" w:rsidP="009F5C86">
      <w:r>
        <w:t xml:space="preserve">Proposal 1: </w:t>
      </w:r>
      <w:r w:rsidR="00B45C6A">
        <w:t xml:space="preserve">Adopt similar test procedures </w:t>
      </w:r>
      <w:r w:rsidR="00740E90">
        <w:t>for SAN Type 1-H as for NR BS Type 1-H</w:t>
      </w:r>
    </w:p>
    <w:p w14:paraId="351F7954" w14:textId="4776F1A0" w:rsidR="00B45C6A" w:rsidRDefault="00B45C6A" w:rsidP="009F5C86">
      <w:r>
        <w:t>Proposal 2: Adopt the same measurement uncertainties for SAN</w:t>
      </w:r>
      <w:r w:rsidR="00740E90">
        <w:t xml:space="preserve"> Type 1-H</w:t>
      </w:r>
      <w:r>
        <w:t xml:space="preserve"> as for NR BS</w:t>
      </w:r>
      <w:r w:rsidR="00740E90">
        <w:t xml:space="preserve"> Type 1-H</w:t>
      </w:r>
      <w:r>
        <w:t>.</w:t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4928AE99" w14:textId="420C3A48" w:rsidR="00851C7B" w:rsidRPr="00F102E6" w:rsidRDefault="005C3C0A" w:rsidP="001D32BC">
      <w:pPr>
        <w:numPr>
          <w:ilvl w:val="0"/>
          <w:numId w:val="9"/>
        </w:numPr>
      </w:pPr>
      <w:r w:rsidRPr="005C3C0A">
        <w:rPr>
          <w:lang w:eastAsia="ja-JP"/>
        </w:rPr>
        <w:t>R4-2</w:t>
      </w:r>
      <w:r w:rsidR="00CA5B20">
        <w:rPr>
          <w:lang w:eastAsia="ja-JP"/>
        </w:rPr>
        <w:t>111460</w:t>
      </w:r>
      <w:r w:rsidR="00103D69">
        <w:rPr>
          <w:lang w:eastAsia="ja-JP"/>
        </w:rPr>
        <w:t xml:space="preserve"> </w:t>
      </w:r>
      <w:r w:rsidR="003E7245" w:rsidRPr="003E7245">
        <w:rPr>
          <w:lang w:eastAsia="ja-JP"/>
        </w:rPr>
        <w:t>On the Rx Parameters and Rx Testing Setup for NTN gNB</w:t>
      </w:r>
      <w:r w:rsidR="003E7245">
        <w:rPr>
          <w:lang w:eastAsia="ja-JP"/>
        </w:rPr>
        <w:t>, Thales</w:t>
      </w:r>
    </w:p>
    <w:sectPr w:rsidR="00851C7B" w:rsidRPr="00F102E6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D461F" w14:textId="77777777" w:rsidR="0063482C" w:rsidRDefault="0063482C">
      <w:r>
        <w:separator/>
      </w:r>
    </w:p>
  </w:endnote>
  <w:endnote w:type="continuationSeparator" w:id="0">
    <w:p w14:paraId="18DD422E" w14:textId="77777777" w:rsidR="0063482C" w:rsidRDefault="0063482C">
      <w:r>
        <w:continuationSeparator/>
      </w:r>
    </w:p>
  </w:endnote>
  <w:endnote w:type="continuationNotice" w:id="1">
    <w:p w14:paraId="78B0930A" w14:textId="77777777" w:rsidR="0063482C" w:rsidRDefault="006348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45659" w14:textId="77777777" w:rsidR="0063482C" w:rsidRDefault="0063482C">
      <w:r>
        <w:separator/>
      </w:r>
    </w:p>
  </w:footnote>
  <w:footnote w:type="continuationSeparator" w:id="0">
    <w:p w14:paraId="0FC865EC" w14:textId="77777777" w:rsidR="0063482C" w:rsidRDefault="0063482C">
      <w:r>
        <w:continuationSeparator/>
      </w:r>
    </w:p>
  </w:footnote>
  <w:footnote w:type="continuationNotice" w:id="1">
    <w:p w14:paraId="537D1ACF" w14:textId="77777777" w:rsidR="0063482C" w:rsidRDefault="0063482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A31E1"/>
    <w:multiLevelType w:val="hybridMultilevel"/>
    <w:tmpl w:val="D6D2F59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17783"/>
    <w:multiLevelType w:val="hybridMultilevel"/>
    <w:tmpl w:val="C10A49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31E89"/>
    <w:multiLevelType w:val="multilevel"/>
    <w:tmpl w:val="12B31E89"/>
    <w:lvl w:ilvl="0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B73434"/>
    <w:multiLevelType w:val="multilevel"/>
    <w:tmpl w:val="12B7343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45472"/>
    <w:multiLevelType w:val="hybridMultilevel"/>
    <w:tmpl w:val="6338BC3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B81F3E"/>
    <w:multiLevelType w:val="hybridMultilevel"/>
    <w:tmpl w:val="7D8AB22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1913B00"/>
    <w:multiLevelType w:val="hybridMultilevel"/>
    <w:tmpl w:val="29945FB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44138"/>
    <w:multiLevelType w:val="hybridMultilevel"/>
    <w:tmpl w:val="17AA36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016833"/>
    <w:multiLevelType w:val="multilevel"/>
    <w:tmpl w:val="3B016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9E5C0F"/>
    <w:multiLevelType w:val="hybridMultilevel"/>
    <w:tmpl w:val="FADA334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CA4CEA"/>
    <w:multiLevelType w:val="hybridMultilevel"/>
    <w:tmpl w:val="F20C72D2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9F55BB"/>
    <w:multiLevelType w:val="multilevel"/>
    <w:tmpl w:val="4B9F55B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C8F472B"/>
    <w:multiLevelType w:val="hybridMultilevel"/>
    <w:tmpl w:val="0BA05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8951E84"/>
    <w:multiLevelType w:val="multilevel"/>
    <w:tmpl w:val="58951E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8AF02FF"/>
    <w:multiLevelType w:val="hybridMultilevel"/>
    <w:tmpl w:val="2528DBA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"/>
      <w:lvlJc w:val="left"/>
      <w:pPr>
        <w:ind w:left="3096" w:hanging="360"/>
      </w:pPr>
      <w:rPr>
        <w:rFonts w:ascii="Wingdings" w:eastAsia="SimSun" w:hAnsi="Wingdings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9822754"/>
    <w:multiLevelType w:val="hybridMultilevel"/>
    <w:tmpl w:val="F87C5348"/>
    <w:lvl w:ilvl="0" w:tplc="DBEEE72E">
      <w:start w:val="8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5ED01312"/>
    <w:multiLevelType w:val="hybridMultilevel"/>
    <w:tmpl w:val="79AAD3E0"/>
    <w:lvl w:ilvl="0" w:tplc="B7BE67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CACC4">
      <w:start w:val="2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527A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38C8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50FE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04E1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3C9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2C1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FEE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0D63B6E"/>
    <w:multiLevelType w:val="hybridMultilevel"/>
    <w:tmpl w:val="29945FB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D91D35"/>
    <w:multiLevelType w:val="hybridMultilevel"/>
    <w:tmpl w:val="E25C7A3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D53E0E"/>
    <w:multiLevelType w:val="hybridMultilevel"/>
    <w:tmpl w:val="9CE20364"/>
    <w:lvl w:ilvl="0" w:tplc="7996E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10F3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A8BD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7CF0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C439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6259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766C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AAE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840E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1150EB8"/>
    <w:multiLevelType w:val="hybridMultilevel"/>
    <w:tmpl w:val="A7526B30"/>
    <w:lvl w:ilvl="0" w:tplc="DBEEE72E">
      <w:start w:val="8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74757A2F"/>
    <w:multiLevelType w:val="hybridMultilevel"/>
    <w:tmpl w:val="5C967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3A7175"/>
    <w:multiLevelType w:val="hybridMultilevel"/>
    <w:tmpl w:val="BFA6C6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3584A"/>
    <w:multiLevelType w:val="hybridMultilevel"/>
    <w:tmpl w:val="81AC4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1270E2"/>
    <w:multiLevelType w:val="multilevel"/>
    <w:tmpl w:val="7D1270E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012492"/>
    <w:multiLevelType w:val="hybridMultilevel"/>
    <w:tmpl w:val="B38C77B4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F7A37F3"/>
    <w:multiLevelType w:val="hybridMultilevel"/>
    <w:tmpl w:val="D6480C8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36"/>
  </w:num>
  <w:num w:numId="4">
    <w:abstractNumId w:val="2"/>
  </w:num>
  <w:num w:numId="5">
    <w:abstractNumId w:val="21"/>
  </w:num>
  <w:num w:numId="6">
    <w:abstractNumId w:val="14"/>
  </w:num>
  <w:num w:numId="7">
    <w:abstractNumId w:val="11"/>
  </w:num>
  <w:num w:numId="8">
    <w:abstractNumId w:val="23"/>
  </w:num>
  <w:num w:numId="9">
    <w:abstractNumId w:val="6"/>
  </w:num>
  <w:num w:numId="10">
    <w:abstractNumId w:val="22"/>
  </w:num>
  <w:num w:numId="11">
    <w:abstractNumId w:val="1"/>
  </w:num>
  <w:num w:numId="12">
    <w:abstractNumId w:val="34"/>
  </w:num>
  <w:num w:numId="13">
    <w:abstractNumId w:val="8"/>
  </w:num>
  <w:num w:numId="14">
    <w:abstractNumId w:val="28"/>
  </w:num>
  <w:num w:numId="15">
    <w:abstractNumId w:val="31"/>
  </w:num>
  <w:num w:numId="16">
    <w:abstractNumId w:val="17"/>
  </w:num>
  <w:num w:numId="17">
    <w:abstractNumId w:val="38"/>
  </w:num>
  <w:num w:numId="18">
    <w:abstractNumId w:val="20"/>
  </w:num>
  <w:num w:numId="19">
    <w:abstractNumId w:val="29"/>
  </w:num>
  <w:num w:numId="20">
    <w:abstractNumId w:val="12"/>
  </w:num>
  <w:num w:numId="21">
    <w:abstractNumId w:val="18"/>
  </w:num>
  <w:num w:numId="22">
    <w:abstractNumId w:val="15"/>
  </w:num>
  <w:num w:numId="23">
    <w:abstractNumId w:val="35"/>
  </w:num>
  <w:num w:numId="24">
    <w:abstractNumId w:val="33"/>
  </w:num>
  <w:num w:numId="25">
    <w:abstractNumId w:val="3"/>
  </w:num>
  <w:num w:numId="26">
    <w:abstractNumId w:val="24"/>
  </w:num>
  <w:num w:numId="27">
    <w:abstractNumId w:val="19"/>
  </w:num>
  <w:num w:numId="28">
    <w:abstractNumId w:val="22"/>
    <w:lvlOverride w:ilvl="0">
      <w:startOverride w:val="1"/>
    </w:lvlOverride>
  </w:num>
  <w:num w:numId="29">
    <w:abstractNumId w:val="26"/>
  </w:num>
  <w:num w:numId="30">
    <w:abstractNumId w:val="27"/>
  </w:num>
  <w:num w:numId="31">
    <w:abstractNumId w:val="7"/>
  </w:num>
  <w:num w:numId="32">
    <w:abstractNumId w:val="37"/>
  </w:num>
  <w:num w:numId="33">
    <w:abstractNumId w:val="32"/>
  </w:num>
  <w:num w:numId="34">
    <w:abstractNumId w:val="26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</w:num>
  <w:num w:numId="37">
    <w:abstractNumId w:val="30"/>
  </w:num>
  <w:num w:numId="38">
    <w:abstractNumId w:val="0"/>
  </w:num>
  <w:num w:numId="39">
    <w:abstractNumId w:val="25"/>
  </w:num>
  <w:num w:numId="40">
    <w:abstractNumId w:val="13"/>
  </w:num>
  <w:num w:numId="41">
    <w:abstractNumId w:val="16"/>
  </w:num>
  <w:num w:numId="42">
    <w:abstractNumId w:val="26"/>
  </w:num>
  <w:num w:numId="43">
    <w:abstractNumId w:val="5"/>
  </w:num>
  <w:num w:numId="44">
    <w:abstractNumId w:val="3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674"/>
    <w:rsid w:val="00002559"/>
    <w:rsid w:val="00003045"/>
    <w:rsid w:val="0000323E"/>
    <w:rsid w:val="00003A86"/>
    <w:rsid w:val="00004188"/>
    <w:rsid w:val="000045EA"/>
    <w:rsid w:val="00005334"/>
    <w:rsid w:val="00005BF4"/>
    <w:rsid w:val="00006423"/>
    <w:rsid w:val="00006E8B"/>
    <w:rsid w:val="000071CB"/>
    <w:rsid w:val="00010FD2"/>
    <w:rsid w:val="00011776"/>
    <w:rsid w:val="000122C6"/>
    <w:rsid w:val="00012B35"/>
    <w:rsid w:val="000133F8"/>
    <w:rsid w:val="0001438F"/>
    <w:rsid w:val="00014E00"/>
    <w:rsid w:val="00015CE9"/>
    <w:rsid w:val="00016888"/>
    <w:rsid w:val="0002031D"/>
    <w:rsid w:val="000206CC"/>
    <w:rsid w:val="00022668"/>
    <w:rsid w:val="00022DDD"/>
    <w:rsid w:val="000237F0"/>
    <w:rsid w:val="0002494E"/>
    <w:rsid w:val="000268A0"/>
    <w:rsid w:val="00026A5F"/>
    <w:rsid w:val="00026FBD"/>
    <w:rsid w:val="000277B3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7BA8"/>
    <w:rsid w:val="00037DD5"/>
    <w:rsid w:val="000402C2"/>
    <w:rsid w:val="00040CDF"/>
    <w:rsid w:val="0004218E"/>
    <w:rsid w:val="00042939"/>
    <w:rsid w:val="00042C19"/>
    <w:rsid w:val="000432F5"/>
    <w:rsid w:val="0004348E"/>
    <w:rsid w:val="00043CAE"/>
    <w:rsid w:val="00043F94"/>
    <w:rsid w:val="00044890"/>
    <w:rsid w:val="00044954"/>
    <w:rsid w:val="00045247"/>
    <w:rsid w:val="0004535B"/>
    <w:rsid w:val="00046485"/>
    <w:rsid w:val="00047CE7"/>
    <w:rsid w:val="00050194"/>
    <w:rsid w:val="00050E06"/>
    <w:rsid w:val="000517AF"/>
    <w:rsid w:val="000526D9"/>
    <w:rsid w:val="0005344B"/>
    <w:rsid w:val="000543E5"/>
    <w:rsid w:val="00054742"/>
    <w:rsid w:val="00054BEC"/>
    <w:rsid w:val="00054CA9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B29"/>
    <w:rsid w:val="000711B0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975"/>
    <w:rsid w:val="000824E4"/>
    <w:rsid w:val="00083270"/>
    <w:rsid w:val="000838FC"/>
    <w:rsid w:val="00083E78"/>
    <w:rsid w:val="0008513F"/>
    <w:rsid w:val="00085BCA"/>
    <w:rsid w:val="00086FC8"/>
    <w:rsid w:val="00087285"/>
    <w:rsid w:val="00087912"/>
    <w:rsid w:val="00087F68"/>
    <w:rsid w:val="00090220"/>
    <w:rsid w:val="0009055A"/>
    <w:rsid w:val="00090C34"/>
    <w:rsid w:val="0009106C"/>
    <w:rsid w:val="0009164C"/>
    <w:rsid w:val="0009211E"/>
    <w:rsid w:val="00092A2C"/>
    <w:rsid w:val="00093210"/>
    <w:rsid w:val="00093671"/>
    <w:rsid w:val="00093956"/>
    <w:rsid w:val="00093AF4"/>
    <w:rsid w:val="00093C10"/>
    <w:rsid w:val="00094F79"/>
    <w:rsid w:val="00095574"/>
    <w:rsid w:val="00095FA1"/>
    <w:rsid w:val="0009695B"/>
    <w:rsid w:val="000A05E4"/>
    <w:rsid w:val="000A0AB2"/>
    <w:rsid w:val="000A0C10"/>
    <w:rsid w:val="000A17F1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6D8E"/>
    <w:rsid w:val="000C02FF"/>
    <w:rsid w:val="000C09B5"/>
    <w:rsid w:val="000C2049"/>
    <w:rsid w:val="000C20BB"/>
    <w:rsid w:val="000C4C1B"/>
    <w:rsid w:val="000C520A"/>
    <w:rsid w:val="000C6A94"/>
    <w:rsid w:val="000C6D65"/>
    <w:rsid w:val="000C7541"/>
    <w:rsid w:val="000C7D0F"/>
    <w:rsid w:val="000D09B5"/>
    <w:rsid w:val="000D10D2"/>
    <w:rsid w:val="000D16E5"/>
    <w:rsid w:val="000D2347"/>
    <w:rsid w:val="000D3C13"/>
    <w:rsid w:val="000D3CAF"/>
    <w:rsid w:val="000D474E"/>
    <w:rsid w:val="000D481D"/>
    <w:rsid w:val="000D55C7"/>
    <w:rsid w:val="000D5E8D"/>
    <w:rsid w:val="000D7070"/>
    <w:rsid w:val="000E26F7"/>
    <w:rsid w:val="000E27FB"/>
    <w:rsid w:val="000E296B"/>
    <w:rsid w:val="000E3748"/>
    <w:rsid w:val="000E3861"/>
    <w:rsid w:val="000E43DD"/>
    <w:rsid w:val="000E5643"/>
    <w:rsid w:val="000E59B3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AA2"/>
    <w:rsid w:val="000F41F1"/>
    <w:rsid w:val="000F4413"/>
    <w:rsid w:val="000F5304"/>
    <w:rsid w:val="000F7B26"/>
    <w:rsid w:val="000F7F74"/>
    <w:rsid w:val="00101169"/>
    <w:rsid w:val="001016F8"/>
    <w:rsid w:val="0010279D"/>
    <w:rsid w:val="00102F19"/>
    <w:rsid w:val="00103C2E"/>
    <w:rsid w:val="00103CC1"/>
    <w:rsid w:val="00103D69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65"/>
    <w:rsid w:val="00115874"/>
    <w:rsid w:val="00116048"/>
    <w:rsid w:val="00116CE4"/>
    <w:rsid w:val="00116E30"/>
    <w:rsid w:val="00117CBC"/>
    <w:rsid w:val="00117F2A"/>
    <w:rsid w:val="001201C3"/>
    <w:rsid w:val="001221B5"/>
    <w:rsid w:val="001224D8"/>
    <w:rsid w:val="00122E47"/>
    <w:rsid w:val="001232A9"/>
    <w:rsid w:val="001240FF"/>
    <w:rsid w:val="001241EE"/>
    <w:rsid w:val="001242F4"/>
    <w:rsid w:val="00124AB3"/>
    <w:rsid w:val="00124EE2"/>
    <w:rsid w:val="001256D5"/>
    <w:rsid w:val="00125E22"/>
    <w:rsid w:val="001260A0"/>
    <w:rsid w:val="00126D50"/>
    <w:rsid w:val="001300BD"/>
    <w:rsid w:val="00130614"/>
    <w:rsid w:val="0013125F"/>
    <w:rsid w:val="00131304"/>
    <w:rsid w:val="0013302D"/>
    <w:rsid w:val="00133B5A"/>
    <w:rsid w:val="001344B4"/>
    <w:rsid w:val="0013496D"/>
    <w:rsid w:val="00134CFA"/>
    <w:rsid w:val="00134DD3"/>
    <w:rsid w:val="00134EA7"/>
    <w:rsid w:val="00135484"/>
    <w:rsid w:val="001357BA"/>
    <w:rsid w:val="00135A85"/>
    <w:rsid w:val="00135E52"/>
    <w:rsid w:val="001370BE"/>
    <w:rsid w:val="00137430"/>
    <w:rsid w:val="0014104D"/>
    <w:rsid w:val="0014176E"/>
    <w:rsid w:val="00141F56"/>
    <w:rsid w:val="001420D9"/>
    <w:rsid w:val="0014236D"/>
    <w:rsid w:val="00142A2B"/>
    <w:rsid w:val="00145141"/>
    <w:rsid w:val="00145CE4"/>
    <w:rsid w:val="00145D6B"/>
    <w:rsid w:val="001465D7"/>
    <w:rsid w:val="00146759"/>
    <w:rsid w:val="00147285"/>
    <w:rsid w:val="001473F8"/>
    <w:rsid w:val="001474E7"/>
    <w:rsid w:val="00150CE5"/>
    <w:rsid w:val="00151659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7833"/>
    <w:rsid w:val="00157ED4"/>
    <w:rsid w:val="0016017C"/>
    <w:rsid w:val="00160443"/>
    <w:rsid w:val="0016088A"/>
    <w:rsid w:val="00160989"/>
    <w:rsid w:val="00162DC5"/>
    <w:rsid w:val="001631DA"/>
    <w:rsid w:val="001638B9"/>
    <w:rsid w:val="00163BC9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4C1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056"/>
    <w:rsid w:val="00174101"/>
    <w:rsid w:val="00174E28"/>
    <w:rsid w:val="00174E49"/>
    <w:rsid w:val="001766AD"/>
    <w:rsid w:val="0017719A"/>
    <w:rsid w:val="00177502"/>
    <w:rsid w:val="0017753E"/>
    <w:rsid w:val="00177B1E"/>
    <w:rsid w:val="00181B1D"/>
    <w:rsid w:val="001824A1"/>
    <w:rsid w:val="00182F8D"/>
    <w:rsid w:val="00184AAB"/>
    <w:rsid w:val="00185252"/>
    <w:rsid w:val="0018547A"/>
    <w:rsid w:val="00185832"/>
    <w:rsid w:val="00187863"/>
    <w:rsid w:val="001909A3"/>
    <w:rsid w:val="001920CB"/>
    <w:rsid w:val="00193523"/>
    <w:rsid w:val="00193F07"/>
    <w:rsid w:val="0019469A"/>
    <w:rsid w:val="001950BB"/>
    <w:rsid w:val="00196139"/>
    <w:rsid w:val="001968D2"/>
    <w:rsid w:val="0019726C"/>
    <w:rsid w:val="001A0683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0385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C112A"/>
    <w:rsid w:val="001C1AE2"/>
    <w:rsid w:val="001C38D9"/>
    <w:rsid w:val="001C55A0"/>
    <w:rsid w:val="001C56E0"/>
    <w:rsid w:val="001C62E2"/>
    <w:rsid w:val="001C6351"/>
    <w:rsid w:val="001C6D31"/>
    <w:rsid w:val="001C7421"/>
    <w:rsid w:val="001C7426"/>
    <w:rsid w:val="001C7C95"/>
    <w:rsid w:val="001D1501"/>
    <w:rsid w:val="001D2CD8"/>
    <w:rsid w:val="001D32BC"/>
    <w:rsid w:val="001D43A5"/>
    <w:rsid w:val="001D5A29"/>
    <w:rsid w:val="001D5BB0"/>
    <w:rsid w:val="001D5F18"/>
    <w:rsid w:val="001D62DE"/>
    <w:rsid w:val="001D6479"/>
    <w:rsid w:val="001E0076"/>
    <w:rsid w:val="001E11A2"/>
    <w:rsid w:val="001E1C78"/>
    <w:rsid w:val="001E29AB"/>
    <w:rsid w:val="001E2A9F"/>
    <w:rsid w:val="001E3AD4"/>
    <w:rsid w:val="001E3CA8"/>
    <w:rsid w:val="001E639C"/>
    <w:rsid w:val="001E64C0"/>
    <w:rsid w:val="001E75E0"/>
    <w:rsid w:val="001E7A9E"/>
    <w:rsid w:val="001E7D7D"/>
    <w:rsid w:val="001F02F2"/>
    <w:rsid w:val="001F098F"/>
    <w:rsid w:val="001F1AC7"/>
    <w:rsid w:val="001F1EDB"/>
    <w:rsid w:val="001F252E"/>
    <w:rsid w:val="001F2C28"/>
    <w:rsid w:val="001F3076"/>
    <w:rsid w:val="001F3330"/>
    <w:rsid w:val="001F38A5"/>
    <w:rsid w:val="001F3FE5"/>
    <w:rsid w:val="001F41A8"/>
    <w:rsid w:val="001F41FD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C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60BD"/>
    <w:rsid w:val="00216BD4"/>
    <w:rsid w:val="00217B9B"/>
    <w:rsid w:val="00217C06"/>
    <w:rsid w:val="00217E6C"/>
    <w:rsid w:val="002211B6"/>
    <w:rsid w:val="00221BB6"/>
    <w:rsid w:val="0022363C"/>
    <w:rsid w:val="00224D26"/>
    <w:rsid w:val="002255AF"/>
    <w:rsid w:val="00225C16"/>
    <w:rsid w:val="00226150"/>
    <w:rsid w:val="0022662E"/>
    <w:rsid w:val="00226926"/>
    <w:rsid w:val="00227714"/>
    <w:rsid w:val="0023099F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7340"/>
    <w:rsid w:val="002374EE"/>
    <w:rsid w:val="0023770E"/>
    <w:rsid w:val="00237ACF"/>
    <w:rsid w:val="00241173"/>
    <w:rsid w:val="0024124D"/>
    <w:rsid w:val="00241447"/>
    <w:rsid w:val="002419E5"/>
    <w:rsid w:val="002426FA"/>
    <w:rsid w:val="0024293E"/>
    <w:rsid w:val="0024338E"/>
    <w:rsid w:val="002458ED"/>
    <w:rsid w:val="00245A1B"/>
    <w:rsid w:val="00245BAF"/>
    <w:rsid w:val="00246106"/>
    <w:rsid w:val="00246998"/>
    <w:rsid w:val="00247604"/>
    <w:rsid w:val="002500F5"/>
    <w:rsid w:val="00250861"/>
    <w:rsid w:val="002508DD"/>
    <w:rsid w:val="00250A23"/>
    <w:rsid w:val="00252A6B"/>
    <w:rsid w:val="002544F4"/>
    <w:rsid w:val="00254A55"/>
    <w:rsid w:val="00255698"/>
    <w:rsid w:val="00255CF7"/>
    <w:rsid w:val="00257B66"/>
    <w:rsid w:val="002600BE"/>
    <w:rsid w:val="002625FD"/>
    <w:rsid w:val="0026291C"/>
    <w:rsid w:val="00263356"/>
    <w:rsid w:val="00263EAB"/>
    <w:rsid w:val="00263FD7"/>
    <w:rsid w:val="00264E6D"/>
    <w:rsid w:val="0026544D"/>
    <w:rsid w:val="0026590D"/>
    <w:rsid w:val="0026597F"/>
    <w:rsid w:val="002659B6"/>
    <w:rsid w:val="00265CA3"/>
    <w:rsid w:val="00265EB9"/>
    <w:rsid w:val="002668FD"/>
    <w:rsid w:val="00266AD1"/>
    <w:rsid w:val="00266F31"/>
    <w:rsid w:val="0026728B"/>
    <w:rsid w:val="002676DC"/>
    <w:rsid w:val="00267E46"/>
    <w:rsid w:val="002702F0"/>
    <w:rsid w:val="002705CC"/>
    <w:rsid w:val="00270D8C"/>
    <w:rsid w:val="00272797"/>
    <w:rsid w:val="00272956"/>
    <w:rsid w:val="00272990"/>
    <w:rsid w:val="00273748"/>
    <w:rsid w:val="00273B43"/>
    <w:rsid w:val="00274703"/>
    <w:rsid w:val="00274D0C"/>
    <w:rsid w:val="002757BC"/>
    <w:rsid w:val="002767B1"/>
    <w:rsid w:val="00276904"/>
    <w:rsid w:val="002773A6"/>
    <w:rsid w:val="00277B2B"/>
    <w:rsid w:val="0028065A"/>
    <w:rsid w:val="002812A1"/>
    <w:rsid w:val="002816FD"/>
    <w:rsid w:val="00281DE1"/>
    <w:rsid w:val="00282274"/>
    <w:rsid w:val="00283597"/>
    <w:rsid w:val="002847DB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8D0"/>
    <w:rsid w:val="00295B3D"/>
    <w:rsid w:val="0029677F"/>
    <w:rsid w:val="00296D43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50E4"/>
    <w:rsid w:val="002A6385"/>
    <w:rsid w:val="002A6835"/>
    <w:rsid w:val="002A6DA5"/>
    <w:rsid w:val="002A7A2C"/>
    <w:rsid w:val="002A7CEA"/>
    <w:rsid w:val="002B1900"/>
    <w:rsid w:val="002B2CF8"/>
    <w:rsid w:val="002B3890"/>
    <w:rsid w:val="002B390B"/>
    <w:rsid w:val="002B444C"/>
    <w:rsid w:val="002B4E7B"/>
    <w:rsid w:val="002B552C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650"/>
    <w:rsid w:val="002C4703"/>
    <w:rsid w:val="002C4A79"/>
    <w:rsid w:val="002C4EED"/>
    <w:rsid w:val="002C619E"/>
    <w:rsid w:val="002C6DD6"/>
    <w:rsid w:val="002C70CD"/>
    <w:rsid w:val="002C7264"/>
    <w:rsid w:val="002C764C"/>
    <w:rsid w:val="002C781B"/>
    <w:rsid w:val="002C7949"/>
    <w:rsid w:val="002C7C76"/>
    <w:rsid w:val="002D1CF6"/>
    <w:rsid w:val="002D1E69"/>
    <w:rsid w:val="002D241E"/>
    <w:rsid w:val="002D2AAE"/>
    <w:rsid w:val="002D38B4"/>
    <w:rsid w:val="002D40BB"/>
    <w:rsid w:val="002D4A49"/>
    <w:rsid w:val="002D4B32"/>
    <w:rsid w:val="002D5694"/>
    <w:rsid w:val="002D5E40"/>
    <w:rsid w:val="002D6786"/>
    <w:rsid w:val="002D738C"/>
    <w:rsid w:val="002E0345"/>
    <w:rsid w:val="002E0404"/>
    <w:rsid w:val="002E05B5"/>
    <w:rsid w:val="002E1808"/>
    <w:rsid w:val="002E20DE"/>
    <w:rsid w:val="002E28ED"/>
    <w:rsid w:val="002E2A25"/>
    <w:rsid w:val="002E2B88"/>
    <w:rsid w:val="002E3512"/>
    <w:rsid w:val="002E35FD"/>
    <w:rsid w:val="002E3E1A"/>
    <w:rsid w:val="002E413B"/>
    <w:rsid w:val="002E426A"/>
    <w:rsid w:val="002E482F"/>
    <w:rsid w:val="002E48DD"/>
    <w:rsid w:val="002E4CD0"/>
    <w:rsid w:val="002E6444"/>
    <w:rsid w:val="002E69B8"/>
    <w:rsid w:val="002F03DD"/>
    <w:rsid w:val="002F1FA7"/>
    <w:rsid w:val="002F22D8"/>
    <w:rsid w:val="002F2CD7"/>
    <w:rsid w:val="002F3425"/>
    <w:rsid w:val="002F34C1"/>
    <w:rsid w:val="002F3BCD"/>
    <w:rsid w:val="002F410A"/>
    <w:rsid w:val="002F4CC7"/>
    <w:rsid w:val="002F56ED"/>
    <w:rsid w:val="002F695D"/>
    <w:rsid w:val="002F7D7A"/>
    <w:rsid w:val="00300201"/>
    <w:rsid w:val="003005CE"/>
    <w:rsid w:val="00301142"/>
    <w:rsid w:val="00301DBF"/>
    <w:rsid w:val="00303B25"/>
    <w:rsid w:val="00303DFF"/>
    <w:rsid w:val="00303EBF"/>
    <w:rsid w:val="00304615"/>
    <w:rsid w:val="0030462C"/>
    <w:rsid w:val="00304D9F"/>
    <w:rsid w:val="00304E78"/>
    <w:rsid w:val="00305CAE"/>
    <w:rsid w:val="00305EC5"/>
    <w:rsid w:val="0030660F"/>
    <w:rsid w:val="00306C66"/>
    <w:rsid w:val="003109B0"/>
    <w:rsid w:val="003111B3"/>
    <w:rsid w:val="003115A2"/>
    <w:rsid w:val="00311D2C"/>
    <w:rsid w:val="00313220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2088"/>
    <w:rsid w:val="003222EC"/>
    <w:rsid w:val="00323141"/>
    <w:rsid w:val="00323B29"/>
    <w:rsid w:val="0032547B"/>
    <w:rsid w:val="003269A0"/>
    <w:rsid w:val="003269BE"/>
    <w:rsid w:val="00326A41"/>
    <w:rsid w:val="00326A5F"/>
    <w:rsid w:val="003271A7"/>
    <w:rsid w:val="003271BA"/>
    <w:rsid w:val="003273F2"/>
    <w:rsid w:val="00331E8D"/>
    <w:rsid w:val="00331EBE"/>
    <w:rsid w:val="00334AB6"/>
    <w:rsid w:val="003352D6"/>
    <w:rsid w:val="00336FB0"/>
    <w:rsid w:val="0033705B"/>
    <w:rsid w:val="00337B90"/>
    <w:rsid w:val="00337C7F"/>
    <w:rsid w:val="00337CAC"/>
    <w:rsid w:val="0034017D"/>
    <w:rsid w:val="00341DEA"/>
    <w:rsid w:val="00344B08"/>
    <w:rsid w:val="00345353"/>
    <w:rsid w:val="00345BFE"/>
    <w:rsid w:val="00346DC4"/>
    <w:rsid w:val="00346DE7"/>
    <w:rsid w:val="00347399"/>
    <w:rsid w:val="0034744F"/>
    <w:rsid w:val="003507DA"/>
    <w:rsid w:val="00350FDC"/>
    <w:rsid w:val="0035164B"/>
    <w:rsid w:val="00351C5F"/>
    <w:rsid w:val="003524C4"/>
    <w:rsid w:val="003534A6"/>
    <w:rsid w:val="003537C6"/>
    <w:rsid w:val="00353B3D"/>
    <w:rsid w:val="00354469"/>
    <w:rsid w:val="00354B0D"/>
    <w:rsid w:val="00356647"/>
    <w:rsid w:val="003566F7"/>
    <w:rsid w:val="003572D1"/>
    <w:rsid w:val="00357305"/>
    <w:rsid w:val="00357F92"/>
    <w:rsid w:val="00360548"/>
    <w:rsid w:val="00362B6A"/>
    <w:rsid w:val="0036354D"/>
    <w:rsid w:val="003638B8"/>
    <w:rsid w:val="00364601"/>
    <w:rsid w:val="003658CF"/>
    <w:rsid w:val="00366695"/>
    <w:rsid w:val="003673B5"/>
    <w:rsid w:val="0037089B"/>
    <w:rsid w:val="00372175"/>
    <w:rsid w:val="00372DDC"/>
    <w:rsid w:val="003739C5"/>
    <w:rsid w:val="00374F8D"/>
    <w:rsid w:val="003757FE"/>
    <w:rsid w:val="00375A11"/>
    <w:rsid w:val="00375C21"/>
    <w:rsid w:val="00376263"/>
    <w:rsid w:val="00376453"/>
    <w:rsid w:val="00377CE6"/>
    <w:rsid w:val="00377E84"/>
    <w:rsid w:val="003801EE"/>
    <w:rsid w:val="003812A4"/>
    <w:rsid w:val="0038363D"/>
    <w:rsid w:val="0038412F"/>
    <w:rsid w:val="00384660"/>
    <w:rsid w:val="00384CF2"/>
    <w:rsid w:val="00384D17"/>
    <w:rsid w:val="00384FBB"/>
    <w:rsid w:val="00387275"/>
    <w:rsid w:val="00387276"/>
    <w:rsid w:val="003905A4"/>
    <w:rsid w:val="003905B5"/>
    <w:rsid w:val="003908A8"/>
    <w:rsid w:val="00390D3E"/>
    <w:rsid w:val="00394E75"/>
    <w:rsid w:val="00395781"/>
    <w:rsid w:val="00395F22"/>
    <w:rsid w:val="0039634D"/>
    <w:rsid w:val="003A06A6"/>
    <w:rsid w:val="003A06AD"/>
    <w:rsid w:val="003A0CC6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86A"/>
    <w:rsid w:val="003A5C6E"/>
    <w:rsid w:val="003A6000"/>
    <w:rsid w:val="003A6A56"/>
    <w:rsid w:val="003A6F8C"/>
    <w:rsid w:val="003A7DB4"/>
    <w:rsid w:val="003B0832"/>
    <w:rsid w:val="003B223E"/>
    <w:rsid w:val="003B2CFA"/>
    <w:rsid w:val="003B2ECF"/>
    <w:rsid w:val="003B43B6"/>
    <w:rsid w:val="003B661A"/>
    <w:rsid w:val="003B6FCE"/>
    <w:rsid w:val="003B74BC"/>
    <w:rsid w:val="003C0934"/>
    <w:rsid w:val="003C0D6E"/>
    <w:rsid w:val="003C10E9"/>
    <w:rsid w:val="003C1DA8"/>
    <w:rsid w:val="003C3CD1"/>
    <w:rsid w:val="003C4B87"/>
    <w:rsid w:val="003C6850"/>
    <w:rsid w:val="003C71A6"/>
    <w:rsid w:val="003C71BB"/>
    <w:rsid w:val="003D14A4"/>
    <w:rsid w:val="003D1CD9"/>
    <w:rsid w:val="003D3111"/>
    <w:rsid w:val="003D3E9C"/>
    <w:rsid w:val="003D3F49"/>
    <w:rsid w:val="003D40D8"/>
    <w:rsid w:val="003D4338"/>
    <w:rsid w:val="003D46B5"/>
    <w:rsid w:val="003D5426"/>
    <w:rsid w:val="003D5F0C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E6E86"/>
    <w:rsid w:val="003E7245"/>
    <w:rsid w:val="003F0592"/>
    <w:rsid w:val="003F07B4"/>
    <w:rsid w:val="003F0EFC"/>
    <w:rsid w:val="003F1DBD"/>
    <w:rsid w:val="003F440E"/>
    <w:rsid w:val="003F4CF9"/>
    <w:rsid w:val="003F5C5C"/>
    <w:rsid w:val="003F60A5"/>
    <w:rsid w:val="003F60C0"/>
    <w:rsid w:val="003F690B"/>
    <w:rsid w:val="003F7AE3"/>
    <w:rsid w:val="003F7FB1"/>
    <w:rsid w:val="00400A07"/>
    <w:rsid w:val="004017E5"/>
    <w:rsid w:val="00401F92"/>
    <w:rsid w:val="00402635"/>
    <w:rsid w:val="00402705"/>
    <w:rsid w:val="004028A7"/>
    <w:rsid w:val="004042DB"/>
    <w:rsid w:val="00406845"/>
    <w:rsid w:val="00410CAC"/>
    <w:rsid w:val="00412841"/>
    <w:rsid w:val="00413507"/>
    <w:rsid w:val="00413B22"/>
    <w:rsid w:val="00413D57"/>
    <w:rsid w:val="004149FF"/>
    <w:rsid w:val="00414D87"/>
    <w:rsid w:val="0041530E"/>
    <w:rsid w:val="00415C92"/>
    <w:rsid w:val="00420892"/>
    <w:rsid w:val="00421035"/>
    <w:rsid w:val="00422025"/>
    <w:rsid w:val="0042245E"/>
    <w:rsid w:val="00423632"/>
    <w:rsid w:val="00423D6B"/>
    <w:rsid w:val="004248DD"/>
    <w:rsid w:val="00424DF6"/>
    <w:rsid w:val="0042560F"/>
    <w:rsid w:val="00425637"/>
    <w:rsid w:val="00425ACA"/>
    <w:rsid w:val="00427146"/>
    <w:rsid w:val="004275A3"/>
    <w:rsid w:val="0043084B"/>
    <w:rsid w:val="00431CE7"/>
    <w:rsid w:val="00431D7D"/>
    <w:rsid w:val="0043280B"/>
    <w:rsid w:val="004336E5"/>
    <w:rsid w:val="00434BE8"/>
    <w:rsid w:val="0043591E"/>
    <w:rsid w:val="0043690B"/>
    <w:rsid w:val="004369DB"/>
    <w:rsid w:val="00437302"/>
    <w:rsid w:val="004400CA"/>
    <w:rsid w:val="00441044"/>
    <w:rsid w:val="004420F9"/>
    <w:rsid w:val="00442A93"/>
    <w:rsid w:val="0044307C"/>
    <w:rsid w:val="004438E3"/>
    <w:rsid w:val="00443D58"/>
    <w:rsid w:val="00444DAE"/>
    <w:rsid w:val="0044598B"/>
    <w:rsid w:val="0044655B"/>
    <w:rsid w:val="004465A9"/>
    <w:rsid w:val="0044697D"/>
    <w:rsid w:val="00447B60"/>
    <w:rsid w:val="004529B5"/>
    <w:rsid w:val="00453B54"/>
    <w:rsid w:val="00453D03"/>
    <w:rsid w:val="00453FF8"/>
    <w:rsid w:val="004541BA"/>
    <w:rsid w:val="0045524F"/>
    <w:rsid w:val="0045557D"/>
    <w:rsid w:val="00456272"/>
    <w:rsid w:val="00456285"/>
    <w:rsid w:val="004563DB"/>
    <w:rsid w:val="00456C20"/>
    <w:rsid w:val="0045796D"/>
    <w:rsid w:val="0046181F"/>
    <w:rsid w:val="00462227"/>
    <w:rsid w:val="004662F1"/>
    <w:rsid w:val="00466F00"/>
    <w:rsid w:val="00467339"/>
    <w:rsid w:val="00467586"/>
    <w:rsid w:val="00470C53"/>
    <w:rsid w:val="00471092"/>
    <w:rsid w:val="004736FF"/>
    <w:rsid w:val="00473A4A"/>
    <w:rsid w:val="00475030"/>
    <w:rsid w:val="00475230"/>
    <w:rsid w:val="004764F3"/>
    <w:rsid w:val="00480B55"/>
    <w:rsid w:val="00481BA1"/>
    <w:rsid w:val="00482E1E"/>
    <w:rsid w:val="004830D5"/>
    <w:rsid w:val="00483EC7"/>
    <w:rsid w:val="00484284"/>
    <w:rsid w:val="004854B4"/>
    <w:rsid w:val="004855C8"/>
    <w:rsid w:val="00485D62"/>
    <w:rsid w:val="004866B6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737"/>
    <w:rsid w:val="00497B78"/>
    <w:rsid w:val="004A01AC"/>
    <w:rsid w:val="004A0574"/>
    <w:rsid w:val="004A1A84"/>
    <w:rsid w:val="004A1F0E"/>
    <w:rsid w:val="004A2EAD"/>
    <w:rsid w:val="004A31C5"/>
    <w:rsid w:val="004A3366"/>
    <w:rsid w:val="004A362F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8EE"/>
    <w:rsid w:val="004B302E"/>
    <w:rsid w:val="004B463E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3410"/>
    <w:rsid w:val="004C3FA6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914"/>
    <w:rsid w:val="004D297C"/>
    <w:rsid w:val="004D4EB0"/>
    <w:rsid w:val="004D5261"/>
    <w:rsid w:val="004D53DA"/>
    <w:rsid w:val="004D5885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29C"/>
    <w:rsid w:val="004E6F09"/>
    <w:rsid w:val="004E773B"/>
    <w:rsid w:val="004E77E3"/>
    <w:rsid w:val="004E7A1B"/>
    <w:rsid w:val="004F0707"/>
    <w:rsid w:val="004F0AC2"/>
    <w:rsid w:val="004F22D1"/>
    <w:rsid w:val="004F25E7"/>
    <w:rsid w:val="004F4323"/>
    <w:rsid w:val="004F47AF"/>
    <w:rsid w:val="004F4DA1"/>
    <w:rsid w:val="004F4DD0"/>
    <w:rsid w:val="004F6A74"/>
    <w:rsid w:val="004F7958"/>
    <w:rsid w:val="004F7A04"/>
    <w:rsid w:val="005000BA"/>
    <w:rsid w:val="00501227"/>
    <w:rsid w:val="00501980"/>
    <w:rsid w:val="00501F62"/>
    <w:rsid w:val="0050302C"/>
    <w:rsid w:val="00503504"/>
    <w:rsid w:val="0050497F"/>
    <w:rsid w:val="0050520A"/>
    <w:rsid w:val="00505501"/>
    <w:rsid w:val="00506616"/>
    <w:rsid w:val="00506A4B"/>
    <w:rsid w:val="005074CF"/>
    <w:rsid w:val="00510AF6"/>
    <w:rsid w:val="005128EC"/>
    <w:rsid w:val="00513EE2"/>
    <w:rsid w:val="0051455F"/>
    <w:rsid w:val="00514813"/>
    <w:rsid w:val="00515648"/>
    <w:rsid w:val="005158B5"/>
    <w:rsid w:val="00515A4E"/>
    <w:rsid w:val="00515A8E"/>
    <w:rsid w:val="00515D78"/>
    <w:rsid w:val="005166D3"/>
    <w:rsid w:val="00516D8F"/>
    <w:rsid w:val="00517511"/>
    <w:rsid w:val="0052219E"/>
    <w:rsid w:val="00522555"/>
    <w:rsid w:val="00523250"/>
    <w:rsid w:val="0052349C"/>
    <w:rsid w:val="005234FE"/>
    <w:rsid w:val="0052383C"/>
    <w:rsid w:val="005244E4"/>
    <w:rsid w:val="00524894"/>
    <w:rsid w:val="00524A9F"/>
    <w:rsid w:val="0052740C"/>
    <w:rsid w:val="005315C3"/>
    <w:rsid w:val="005316F6"/>
    <w:rsid w:val="005327BF"/>
    <w:rsid w:val="00532FD2"/>
    <w:rsid w:val="00533001"/>
    <w:rsid w:val="00533723"/>
    <w:rsid w:val="0053491A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5B40"/>
    <w:rsid w:val="00545FEA"/>
    <w:rsid w:val="005474F0"/>
    <w:rsid w:val="005477C9"/>
    <w:rsid w:val="00550BC2"/>
    <w:rsid w:val="00550CDC"/>
    <w:rsid w:val="00551262"/>
    <w:rsid w:val="0055136A"/>
    <w:rsid w:val="0055142D"/>
    <w:rsid w:val="00552775"/>
    <w:rsid w:val="00552900"/>
    <w:rsid w:val="005529AF"/>
    <w:rsid w:val="00556D8B"/>
    <w:rsid w:val="00561FB6"/>
    <w:rsid w:val="005620E4"/>
    <w:rsid w:val="00562880"/>
    <w:rsid w:val="00563B2D"/>
    <w:rsid w:val="005648F1"/>
    <w:rsid w:val="005667D7"/>
    <w:rsid w:val="00567871"/>
    <w:rsid w:val="00567E29"/>
    <w:rsid w:val="0057054C"/>
    <w:rsid w:val="0057135A"/>
    <w:rsid w:val="00571446"/>
    <w:rsid w:val="00573D62"/>
    <w:rsid w:val="00574115"/>
    <w:rsid w:val="00575169"/>
    <w:rsid w:val="0057569F"/>
    <w:rsid w:val="00580C39"/>
    <w:rsid w:val="00581192"/>
    <w:rsid w:val="0058121E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8A7"/>
    <w:rsid w:val="00592B31"/>
    <w:rsid w:val="00592EED"/>
    <w:rsid w:val="0059391C"/>
    <w:rsid w:val="00593A87"/>
    <w:rsid w:val="005941A4"/>
    <w:rsid w:val="00596C9A"/>
    <w:rsid w:val="005979BD"/>
    <w:rsid w:val="005A0698"/>
    <w:rsid w:val="005A217E"/>
    <w:rsid w:val="005A2500"/>
    <w:rsid w:val="005A25BD"/>
    <w:rsid w:val="005A29F0"/>
    <w:rsid w:val="005A2D93"/>
    <w:rsid w:val="005A39BC"/>
    <w:rsid w:val="005A40D1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3701"/>
    <w:rsid w:val="005B3E56"/>
    <w:rsid w:val="005B5C8A"/>
    <w:rsid w:val="005B65FA"/>
    <w:rsid w:val="005B66F0"/>
    <w:rsid w:val="005B690A"/>
    <w:rsid w:val="005B778F"/>
    <w:rsid w:val="005C01CC"/>
    <w:rsid w:val="005C1FBE"/>
    <w:rsid w:val="005C2636"/>
    <w:rsid w:val="005C3C0A"/>
    <w:rsid w:val="005C482B"/>
    <w:rsid w:val="005C50B9"/>
    <w:rsid w:val="005C5D27"/>
    <w:rsid w:val="005C6567"/>
    <w:rsid w:val="005C65EE"/>
    <w:rsid w:val="005C6726"/>
    <w:rsid w:val="005C6ED1"/>
    <w:rsid w:val="005C77ED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51AB"/>
    <w:rsid w:val="005D6351"/>
    <w:rsid w:val="005D757B"/>
    <w:rsid w:val="005D78FC"/>
    <w:rsid w:val="005D7EDA"/>
    <w:rsid w:val="005E00C3"/>
    <w:rsid w:val="005E034B"/>
    <w:rsid w:val="005E0FE2"/>
    <w:rsid w:val="005E15AE"/>
    <w:rsid w:val="005E1C01"/>
    <w:rsid w:val="005E24CC"/>
    <w:rsid w:val="005E2EB9"/>
    <w:rsid w:val="005E3FC0"/>
    <w:rsid w:val="005E41DE"/>
    <w:rsid w:val="005E61F2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60000C"/>
    <w:rsid w:val="00600DE8"/>
    <w:rsid w:val="00601A63"/>
    <w:rsid w:val="00601E7F"/>
    <w:rsid w:val="006033FC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1769"/>
    <w:rsid w:val="00611ABC"/>
    <w:rsid w:val="006122BA"/>
    <w:rsid w:val="0061254B"/>
    <w:rsid w:val="006126E9"/>
    <w:rsid w:val="0061342A"/>
    <w:rsid w:val="00613907"/>
    <w:rsid w:val="00614261"/>
    <w:rsid w:val="00614394"/>
    <w:rsid w:val="00614788"/>
    <w:rsid w:val="00614DBE"/>
    <w:rsid w:val="00616BBE"/>
    <w:rsid w:val="006170C8"/>
    <w:rsid w:val="00617B07"/>
    <w:rsid w:val="00617D57"/>
    <w:rsid w:val="00620A25"/>
    <w:rsid w:val="006218F0"/>
    <w:rsid w:val="00621DBA"/>
    <w:rsid w:val="006224BE"/>
    <w:rsid w:val="006228E0"/>
    <w:rsid w:val="0062311B"/>
    <w:rsid w:val="006236F3"/>
    <w:rsid w:val="00623CD1"/>
    <w:rsid w:val="00623E53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B4B"/>
    <w:rsid w:val="00633DAB"/>
    <w:rsid w:val="00634367"/>
    <w:rsid w:val="00634530"/>
    <w:rsid w:val="0063482C"/>
    <w:rsid w:val="00636F5D"/>
    <w:rsid w:val="006378BF"/>
    <w:rsid w:val="00640269"/>
    <w:rsid w:val="00640BE4"/>
    <w:rsid w:val="00640D8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F5F"/>
    <w:rsid w:val="0064659F"/>
    <w:rsid w:val="00646DAF"/>
    <w:rsid w:val="006474F4"/>
    <w:rsid w:val="006476CA"/>
    <w:rsid w:val="00647D6A"/>
    <w:rsid w:val="00647E25"/>
    <w:rsid w:val="0065039A"/>
    <w:rsid w:val="0065040C"/>
    <w:rsid w:val="0065125C"/>
    <w:rsid w:val="006528DC"/>
    <w:rsid w:val="006545EB"/>
    <w:rsid w:val="00654AB8"/>
    <w:rsid w:val="00654C01"/>
    <w:rsid w:val="00657566"/>
    <w:rsid w:val="00660322"/>
    <w:rsid w:val="0066087B"/>
    <w:rsid w:val="0066106E"/>
    <w:rsid w:val="00662214"/>
    <w:rsid w:val="00662B62"/>
    <w:rsid w:val="00662D5C"/>
    <w:rsid w:val="00663568"/>
    <w:rsid w:val="0066456F"/>
    <w:rsid w:val="00664A09"/>
    <w:rsid w:val="00664A1F"/>
    <w:rsid w:val="0066678A"/>
    <w:rsid w:val="00670229"/>
    <w:rsid w:val="00670494"/>
    <w:rsid w:val="00671255"/>
    <w:rsid w:val="0067141B"/>
    <w:rsid w:val="00671A0E"/>
    <w:rsid w:val="00671B62"/>
    <w:rsid w:val="00672C94"/>
    <w:rsid w:val="00674364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5406"/>
    <w:rsid w:val="00685C85"/>
    <w:rsid w:val="00685D7B"/>
    <w:rsid w:val="0068661C"/>
    <w:rsid w:val="006866B4"/>
    <w:rsid w:val="006868DF"/>
    <w:rsid w:val="00686A5D"/>
    <w:rsid w:val="00686DCA"/>
    <w:rsid w:val="00687CFA"/>
    <w:rsid w:val="00691575"/>
    <w:rsid w:val="00691676"/>
    <w:rsid w:val="00691957"/>
    <w:rsid w:val="00691E20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61A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B0700"/>
    <w:rsid w:val="006B0939"/>
    <w:rsid w:val="006B0CA7"/>
    <w:rsid w:val="006B1964"/>
    <w:rsid w:val="006B1B33"/>
    <w:rsid w:val="006B30DF"/>
    <w:rsid w:val="006B4AB5"/>
    <w:rsid w:val="006B58D9"/>
    <w:rsid w:val="006B5ABF"/>
    <w:rsid w:val="006B5B2B"/>
    <w:rsid w:val="006B644F"/>
    <w:rsid w:val="006B68F1"/>
    <w:rsid w:val="006B7069"/>
    <w:rsid w:val="006C1658"/>
    <w:rsid w:val="006C26DF"/>
    <w:rsid w:val="006C2827"/>
    <w:rsid w:val="006C2A2C"/>
    <w:rsid w:val="006C33EC"/>
    <w:rsid w:val="006C3777"/>
    <w:rsid w:val="006C4718"/>
    <w:rsid w:val="006C4E20"/>
    <w:rsid w:val="006C4EA5"/>
    <w:rsid w:val="006C53BF"/>
    <w:rsid w:val="006C543A"/>
    <w:rsid w:val="006C5535"/>
    <w:rsid w:val="006C5B34"/>
    <w:rsid w:val="006C6121"/>
    <w:rsid w:val="006C6BCA"/>
    <w:rsid w:val="006C708A"/>
    <w:rsid w:val="006C78D1"/>
    <w:rsid w:val="006D03FF"/>
    <w:rsid w:val="006D0CC7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C66"/>
    <w:rsid w:val="006D7D78"/>
    <w:rsid w:val="006E007C"/>
    <w:rsid w:val="006E018B"/>
    <w:rsid w:val="006E2453"/>
    <w:rsid w:val="006E275F"/>
    <w:rsid w:val="006E3954"/>
    <w:rsid w:val="006E4E42"/>
    <w:rsid w:val="006E651A"/>
    <w:rsid w:val="006E65FD"/>
    <w:rsid w:val="006E7100"/>
    <w:rsid w:val="006E7532"/>
    <w:rsid w:val="006E7568"/>
    <w:rsid w:val="006F032C"/>
    <w:rsid w:val="006F0964"/>
    <w:rsid w:val="006F1256"/>
    <w:rsid w:val="006F1FA8"/>
    <w:rsid w:val="006F2216"/>
    <w:rsid w:val="006F3C5F"/>
    <w:rsid w:val="006F3E79"/>
    <w:rsid w:val="006F4A37"/>
    <w:rsid w:val="006F5472"/>
    <w:rsid w:val="006F59E4"/>
    <w:rsid w:val="006F6809"/>
    <w:rsid w:val="006F7F70"/>
    <w:rsid w:val="007002E2"/>
    <w:rsid w:val="00700404"/>
    <w:rsid w:val="00700D1C"/>
    <w:rsid w:val="00700D2D"/>
    <w:rsid w:val="007020CD"/>
    <w:rsid w:val="00702473"/>
    <w:rsid w:val="00702F49"/>
    <w:rsid w:val="00703234"/>
    <w:rsid w:val="00703904"/>
    <w:rsid w:val="00703E46"/>
    <w:rsid w:val="00704252"/>
    <w:rsid w:val="00704254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59C2"/>
    <w:rsid w:val="00727399"/>
    <w:rsid w:val="007275CF"/>
    <w:rsid w:val="007304FF"/>
    <w:rsid w:val="00731AD2"/>
    <w:rsid w:val="007322AB"/>
    <w:rsid w:val="007329D2"/>
    <w:rsid w:val="007329DC"/>
    <w:rsid w:val="007336A0"/>
    <w:rsid w:val="00734F75"/>
    <w:rsid w:val="0073516D"/>
    <w:rsid w:val="007353A3"/>
    <w:rsid w:val="00736B55"/>
    <w:rsid w:val="00737B89"/>
    <w:rsid w:val="00740E90"/>
    <w:rsid w:val="0074103B"/>
    <w:rsid w:val="0074136C"/>
    <w:rsid w:val="00741DFB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654"/>
    <w:rsid w:val="0075388B"/>
    <w:rsid w:val="00753E16"/>
    <w:rsid w:val="00754128"/>
    <w:rsid w:val="00754957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4000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207"/>
    <w:rsid w:val="00774314"/>
    <w:rsid w:val="007743A7"/>
    <w:rsid w:val="00774827"/>
    <w:rsid w:val="00774F22"/>
    <w:rsid w:val="00774FB4"/>
    <w:rsid w:val="00781228"/>
    <w:rsid w:val="00784ADB"/>
    <w:rsid w:val="00784B81"/>
    <w:rsid w:val="007861CA"/>
    <w:rsid w:val="00786A4A"/>
    <w:rsid w:val="0079051A"/>
    <w:rsid w:val="00792739"/>
    <w:rsid w:val="0079491E"/>
    <w:rsid w:val="00794C46"/>
    <w:rsid w:val="00794DCB"/>
    <w:rsid w:val="0079603C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5071"/>
    <w:rsid w:val="007A5093"/>
    <w:rsid w:val="007A76FF"/>
    <w:rsid w:val="007B3635"/>
    <w:rsid w:val="007B4A85"/>
    <w:rsid w:val="007B4ED2"/>
    <w:rsid w:val="007B5549"/>
    <w:rsid w:val="007B7152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DD5"/>
    <w:rsid w:val="007C7EBF"/>
    <w:rsid w:val="007D04CE"/>
    <w:rsid w:val="007D0AD3"/>
    <w:rsid w:val="007D1B40"/>
    <w:rsid w:val="007D1F44"/>
    <w:rsid w:val="007D365E"/>
    <w:rsid w:val="007D6B4F"/>
    <w:rsid w:val="007D6E07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890"/>
    <w:rsid w:val="007E417B"/>
    <w:rsid w:val="007E4475"/>
    <w:rsid w:val="007E49F3"/>
    <w:rsid w:val="007E4D19"/>
    <w:rsid w:val="007E549C"/>
    <w:rsid w:val="007E6FEE"/>
    <w:rsid w:val="007E7D66"/>
    <w:rsid w:val="007F0306"/>
    <w:rsid w:val="007F0A26"/>
    <w:rsid w:val="007F2337"/>
    <w:rsid w:val="007F34DA"/>
    <w:rsid w:val="007F38EB"/>
    <w:rsid w:val="007F4750"/>
    <w:rsid w:val="007F52FB"/>
    <w:rsid w:val="007F5FF7"/>
    <w:rsid w:val="007F71CD"/>
    <w:rsid w:val="007F7D36"/>
    <w:rsid w:val="00800789"/>
    <w:rsid w:val="00800E01"/>
    <w:rsid w:val="008016DA"/>
    <w:rsid w:val="008022F6"/>
    <w:rsid w:val="0080268B"/>
    <w:rsid w:val="00802E92"/>
    <w:rsid w:val="00804C6F"/>
    <w:rsid w:val="00804D03"/>
    <w:rsid w:val="00804D12"/>
    <w:rsid w:val="008059A1"/>
    <w:rsid w:val="00805F1B"/>
    <w:rsid w:val="00810456"/>
    <w:rsid w:val="00811EFB"/>
    <w:rsid w:val="00813593"/>
    <w:rsid w:val="008135B4"/>
    <w:rsid w:val="00813A10"/>
    <w:rsid w:val="00813EC3"/>
    <w:rsid w:val="008143CD"/>
    <w:rsid w:val="00815209"/>
    <w:rsid w:val="00816887"/>
    <w:rsid w:val="0082009D"/>
    <w:rsid w:val="00820908"/>
    <w:rsid w:val="00820E63"/>
    <w:rsid w:val="008211A5"/>
    <w:rsid w:val="00822229"/>
    <w:rsid w:val="00823AE5"/>
    <w:rsid w:val="00823DF1"/>
    <w:rsid w:val="008240D4"/>
    <w:rsid w:val="0082413F"/>
    <w:rsid w:val="008259BB"/>
    <w:rsid w:val="00826CEF"/>
    <w:rsid w:val="0082706A"/>
    <w:rsid w:val="008303A3"/>
    <w:rsid w:val="0083064A"/>
    <w:rsid w:val="00830D47"/>
    <w:rsid w:val="00831ABB"/>
    <w:rsid w:val="00832507"/>
    <w:rsid w:val="00833972"/>
    <w:rsid w:val="00834737"/>
    <w:rsid w:val="0083477D"/>
    <w:rsid w:val="00834F64"/>
    <w:rsid w:val="00835652"/>
    <w:rsid w:val="00835654"/>
    <w:rsid w:val="00835A36"/>
    <w:rsid w:val="00835B28"/>
    <w:rsid w:val="00835B33"/>
    <w:rsid w:val="00836663"/>
    <w:rsid w:val="00836B80"/>
    <w:rsid w:val="0083785A"/>
    <w:rsid w:val="00840D53"/>
    <w:rsid w:val="0084270C"/>
    <w:rsid w:val="00843ADC"/>
    <w:rsid w:val="00844049"/>
    <w:rsid w:val="008452AC"/>
    <w:rsid w:val="008460C2"/>
    <w:rsid w:val="008461E7"/>
    <w:rsid w:val="008463C2"/>
    <w:rsid w:val="00847CFE"/>
    <w:rsid w:val="00850A22"/>
    <w:rsid w:val="00850C79"/>
    <w:rsid w:val="0085120A"/>
    <w:rsid w:val="00851C7B"/>
    <w:rsid w:val="00852348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6E0"/>
    <w:rsid w:val="0085793F"/>
    <w:rsid w:val="00857A3A"/>
    <w:rsid w:val="00860556"/>
    <w:rsid w:val="00861CA7"/>
    <w:rsid w:val="00861FB5"/>
    <w:rsid w:val="00862B6C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150"/>
    <w:rsid w:val="008719D7"/>
    <w:rsid w:val="00871D77"/>
    <w:rsid w:val="00872D84"/>
    <w:rsid w:val="008739DB"/>
    <w:rsid w:val="008743E1"/>
    <w:rsid w:val="008750E7"/>
    <w:rsid w:val="00875CAB"/>
    <w:rsid w:val="00876CED"/>
    <w:rsid w:val="00880030"/>
    <w:rsid w:val="00882477"/>
    <w:rsid w:val="0088352B"/>
    <w:rsid w:val="00883629"/>
    <w:rsid w:val="00884D5B"/>
    <w:rsid w:val="008859FE"/>
    <w:rsid w:val="00885D93"/>
    <w:rsid w:val="00886423"/>
    <w:rsid w:val="008866E3"/>
    <w:rsid w:val="008867D7"/>
    <w:rsid w:val="0089075A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312"/>
    <w:rsid w:val="00896C6F"/>
    <w:rsid w:val="00897C56"/>
    <w:rsid w:val="008A1341"/>
    <w:rsid w:val="008A13EE"/>
    <w:rsid w:val="008A17B8"/>
    <w:rsid w:val="008A26BB"/>
    <w:rsid w:val="008A3542"/>
    <w:rsid w:val="008A395E"/>
    <w:rsid w:val="008A3D65"/>
    <w:rsid w:val="008A55FB"/>
    <w:rsid w:val="008A5BAB"/>
    <w:rsid w:val="008A6385"/>
    <w:rsid w:val="008A67F1"/>
    <w:rsid w:val="008A724F"/>
    <w:rsid w:val="008A7358"/>
    <w:rsid w:val="008B045A"/>
    <w:rsid w:val="008B4E67"/>
    <w:rsid w:val="008B5EAF"/>
    <w:rsid w:val="008B65FA"/>
    <w:rsid w:val="008B7706"/>
    <w:rsid w:val="008C07DD"/>
    <w:rsid w:val="008C095B"/>
    <w:rsid w:val="008C0DD3"/>
    <w:rsid w:val="008C18B3"/>
    <w:rsid w:val="008C1B38"/>
    <w:rsid w:val="008C1DA7"/>
    <w:rsid w:val="008C2155"/>
    <w:rsid w:val="008C2779"/>
    <w:rsid w:val="008C3417"/>
    <w:rsid w:val="008C396C"/>
    <w:rsid w:val="008C5301"/>
    <w:rsid w:val="008C5EBE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A06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084"/>
    <w:rsid w:val="008E36BE"/>
    <w:rsid w:val="008E37E4"/>
    <w:rsid w:val="008E4538"/>
    <w:rsid w:val="008E54AD"/>
    <w:rsid w:val="008E7366"/>
    <w:rsid w:val="008E7E80"/>
    <w:rsid w:val="008F1FCD"/>
    <w:rsid w:val="008F3DAF"/>
    <w:rsid w:val="008F4939"/>
    <w:rsid w:val="008F515D"/>
    <w:rsid w:val="008F582C"/>
    <w:rsid w:val="008F5CC1"/>
    <w:rsid w:val="008F5E1F"/>
    <w:rsid w:val="008F633F"/>
    <w:rsid w:val="008F7813"/>
    <w:rsid w:val="00900471"/>
    <w:rsid w:val="009008BA"/>
    <w:rsid w:val="00900C64"/>
    <w:rsid w:val="00900CC3"/>
    <w:rsid w:val="00900E75"/>
    <w:rsid w:val="00901511"/>
    <w:rsid w:val="00901ED8"/>
    <w:rsid w:val="00901F3A"/>
    <w:rsid w:val="009039B7"/>
    <w:rsid w:val="00903C2A"/>
    <w:rsid w:val="00903EB5"/>
    <w:rsid w:val="009040E4"/>
    <w:rsid w:val="0090554A"/>
    <w:rsid w:val="00905DFE"/>
    <w:rsid w:val="009062D0"/>
    <w:rsid w:val="00906FA6"/>
    <w:rsid w:val="009117FF"/>
    <w:rsid w:val="00911C5C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D0E"/>
    <w:rsid w:val="00920804"/>
    <w:rsid w:val="0092080A"/>
    <w:rsid w:val="00921365"/>
    <w:rsid w:val="00921716"/>
    <w:rsid w:val="00922147"/>
    <w:rsid w:val="00922815"/>
    <w:rsid w:val="00922D08"/>
    <w:rsid w:val="00922D6E"/>
    <w:rsid w:val="00922DA3"/>
    <w:rsid w:val="00923008"/>
    <w:rsid w:val="00924053"/>
    <w:rsid w:val="00924B4F"/>
    <w:rsid w:val="00925188"/>
    <w:rsid w:val="00925975"/>
    <w:rsid w:val="009300EF"/>
    <w:rsid w:val="009308A2"/>
    <w:rsid w:val="00930957"/>
    <w:rsid w:val="0093100E"/>
    <w:rsid w:val="00932A3B"/>
    <w:rsid w:val="00934212"/>
    <w:rsid w:val="00934469"/>
    <w:rsid w:val="00934615"/>
    <w:rsid w:val="00935228"/>
    <w:rsid w:val="00935826"/>
    <w:rsid w:val="009373D6"/>
    <w:rsid w:val="009400E2"/>
    <w:rsid w:val="00940CBE"/>
    <w:rsid w:val="00942E3A"/>
    <w:rsid w:val="00943150"/>
    <w:rsid w:val="009433BE"/>
    <w:rsid w:val="00943D03"/>
    <w:rsid w:val="009447E4"/>
    <w:rsid w:val="009448C5"/>
    <w:rsid w:val="00945F0F"/>
    <w:rsid w:val="0094657D"/>
    <w:rsid w:val="00946AA5"/>
    <w:rsid w:val="009506E1"/>
    <w:rsid w:val="00950DCB"/>
    <w:rsid w:val="00950ECE"/>
    <w:rsid w:val="009516DA"/>
    <w:rsid w:val="00951B48"/>
    <w:rsid w:val="009536A8"/>
    <w:rsid w:val="00953F92"/>
    <w:rsid w:val="009544FA"/>
    <w:rsid w:val="00954A47"/>
    <w:rsid w:val="009558EA"/>
    <w:rsid w:val="0095666A"/>
    <w:rsid w:val="00956712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78FD"/>
    <w:rsid w:val="00977BFD"/>
    <w:rsid w:val="00977FBB"/>
    <w:rsid w:val="00980168"/>
    <w:rsid w:val="00980230"/>
    <w:rsid w:val="0098027F"/>
    <w:rsid w:val="00981576"/>
    <w:rsid w:val="00981BC3"/>
    <w:rsid w:val="00982E60"/>
    <w:rsid w:val="00983238"/>
    <w:rsid w:val="00983D2F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7FD"/>
    <w:rsid w:val="0099214A"/>
    <w:rsid w:val="00992814"/>
    <w:rsid w:val="00992C0C"/>
    <w:rsid w:val="009931F4"/>
    <w:rsid w:val="0099429F"/>
    <w:rsid w:val="00994A4D"/>
    <w:rsid w:val="00994BB9"/>
    <w:rsid w:val="00994D7E"/>
    <w:rsid w:val="00995206"/>
    <w:rsid w:val="00996668"/>
    <w:rsid w:val="00996BB8"/>
    <w:rsid w:val="009972FA"/>
    <w:rsid w:val="009975CE"/>
    <w:rsid w:val="00997A1E"/>
    <w:rsid w:val="009A142C"/>
    <w:rsid w:val="009A1436"/>
    <w:rsid w:val="009A1A27"/>
    <w:rsid w:val="009A21D8"/>
    <w:rsid w:val="009A3A2C"/>
    <w:rsid w:val="009A4D4B"/>
    <w:rsid w:val="009A4E07"/>
    <w:rsid w:val="009A51AC"/>
    <w:rsid w:val="009A59CE"/>
    <w:rsid w:val="009A600B"/>
    <w:rsid w:val="009A6C1B"/>
    <w:rsid w:val="009A7205"/>
    <w:rsid w:val="009B013E"/>
    <w:rsid w:val="009B0DBA"/>
    <w:rsid w:val="009B1CFA"/>
    <w:rsid w:val="009B23CB"/>
    <w:rsid w:val="009B27AA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81"/>
    <w:rsid w:val="009D01DB"/>
    <w:rsid w:val="009D1319"/>
    <w:rsid w:val="009D2303"/>
    <w:rsid w:val="009D4494"/>
    <w:rsid w:val="009D5163"/>
    <w:rsid w:val="009D5B30"/>
    <w:rsid w:val="009D5D3B"/>
    <w:rsid w:val="009D5EDD"/>
    <w:rsid w:val="009D6D92"/>
    <w:rsid w:val="009D7203"/>
    <w:rsid w:val="009E0487"/>
    <w:rsid w:val="009E2541"/>
    <w:rsid w:val="009E2734"/>
    <w:rsid w:val="009E28A2"/>
    <w:rsid w:val="009E29BD"/>
    <w:rsid w:val="009E2A6E"/>
    <w:rsid w:val="009E56AC"/>
    <w:rsid w:val="009E612E"/>
    <w:rsid w:val="009E63A7"/>
    <w:rsid w:val="009E6864"/>
    <w:rsid w:val="009E7F67"/>
    <w:rsid w:val="009F132C"/>
    <w:rsid w:val="009F154A"/>
    <w:rsid w:val="009F27E3"/>
    <w:rsid w:val="009F286A"/>
    <w:rsid w:val="009F310E"/>
    <w:rsid w:val="009F4FB6"/>
    <w:rsid w:val="009F52C9"/>
    <w:rsid w:val="009F5A78"/>
    <w:rsid w:val="009F5B70"/>
    <w:rsid w:val="009F5BD6"/>
    <w:rsid w:val="009F5C86"/>
    <w:rsid w:val="009F5F6C"/>
    <w:rsid w:val="009F721C"/>
    <w:rsid w:val="009F7379"/>
    <w:rsid w:val="009F7D41"/>
    <w:rsid w:val="00A010FF"/>
    <w:rsid w:val="00A0164E"/>
    <w:rsid w:val="00A01855"/>
    <w:rsid w:val="00A01B32"/>
    <w:rsid w:val="00A020D0"/>
    <w:rsid w:val="00A02660"/>
    <w:rsid w:val="00A02783"/>
    <w:rsid w:val="00A02A2D"/>
    <w:rsid w:val="00A03166"/>
    <w:rsid w:val="00A03648"/>
    <w:rsid w:val="00A03760"/>
    <w:rsid w:val="00A058A7"/>
    <w:rsid w:val="00A06591"/>
    <w:rsid w:val="00A065A7"/>
    <w:rsid w:val="00A074CD"/>
    <w:rsid w:val="00A1009D"/>
    <w:rsid w:val="00A10E6B"/>
    <w:rsid w:val="00A1162C"/>
    <w:rsid w:val="00A11A3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73FB"/>
    <w:rsid w:val="00A206D0"/>
    <w:rsid w:val="00A20BF4"/>
    <w:rsid w:val="00A219CD"/>
    <w:rsid w:val="00A21CC1"/>
    <w:rsid w:val="00A246C4"/>
    <w:rsid w:val="00A24E61"/>
    <w:rsid w:val="00A24F7D"/>
    <w:rsid w:val="00A25F65"/>
    <w:rsid w:val="00A27399"/>
    <w:rsid w:val="00A27808"/>
    <w:rsid w:val="00A309EF"/>
    <w:rsid w:val="00A31630"/>
    <w:rsid w:val="00A3199F"/>
    <w:rsid w:val="00A33571"/>
    <w:rsid w:val="00A34413"/>
    <w:rsid w:val="00A344C1"/>
    <w:rsid w:val="00A34E96"/>
    <w:rsid w:val="00A35C0F"/>
    <w:rsid w:val="00A36491"/>
    <w:rsid w:val="00A3734B"/>
    <w:rsid w:val="00A37759"/>
    <w:rsid w:val="00A37BF6"/>
    <w:rsid w:val="00A410D0"/>
    <w:rsid w:val="00A41BEF"/>
    <w:rsid w:val="00A428BB"/>
    <w:rsid w:val="00A42B89"/>
    <w:rsid w:val="00A46A53"/>
    <w:rsid w:val="00A46E26"/>
    <w:rsid w:val="00A47586"/>
    <w:rsid w:val="00A47A22"/>
    <w:rsid w:val="00A51700"/>
    <w:rsid w:val="00A51EE1"/>
    <w:rsid w:val="00A535F5"/>
    <w:rsid w:val="00A5453C"/>
    <w:rsid w:val="00A54A14"/>
    <w:rsid w:val="00A54AD0"/>
    <w:rsid w:val="00A54F49"/>
    <w:rsid w:val="00A552E7"/>
    <w:rsid w:val="00A55374"/>
    <w:rsid w:val="00A558FA"/>
    <w:rsid w:val="00A57E21"/>
    <w:rsid w:val="00A57EBA"/>
    <w:rsid w:val="00A607D5"/>
    <w:rsid w:val="00A60AE6"/>
    <w:rsid w:val="00A6128B"/>
    <w:rsid w:val="00A61337"/>
    <w:rsid w:val="00A62619"/>
    <w:rsid w:val="00A62BF2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7E74"/>
    <w:rsid w:val="00A71237"/>
    <w:rsid w:val="00A7231B"/>
    <w:rsid w:val="00A72B93"/>
    <w:rsid w:val="00A730BB"/>
    <w:rsid w:val="00A7478B"/>
    <w:rsid w:val="00A74C61"/>
    <w:rsid w:val="00A75AB9"/>
    <w:rsid w:val="00A76179"/>
    <w:rsid w:val="00A76A13"/>
    <w:rsid w:val="00A779C7"/>
    <w:rsid w:val="00A77C38"/>
    <w:rsid w:val="00A8022C"/>
    <w:rsid w:val="00A8062C"/>
    <w:rsid w:val="00A80EA3"/>
    <w:rsid w:val="00A81429"/>
    <w:rsid w:val="00A817D0"/>
    <w:rsid w:val="00A8316F"/>
    <w:rsid w:val="00A83B12"/>
    <w:rsid w:val="00A83CB3"/>
    <w:rsid w:val="00A8483D"/>
    <w:rsid w:val="00A84AE9"/>
    <w:rsid w:val="00A85975"/>
    <w:rsid w:val="00A863AA"/>
    <w:rsid w:val="00A87911"/>
    <w:rsid w:val="00A879EC"/>
    <w:rsid w:val="00A87DB2"/>
    <w:rsid w:val="00A90E19"/>
    <w:rsid w:val="00A917BC"/>
    <w:rsid w:val="00A91918"/>
    <w:rsid w:val="00A91BCE"/>
    <w:rsid w:val="00A9263E"/>
    <w:rsid w:val="00A92932"/>
    <w:rsid w:val="00A92C85"/>
    <w:rsid w:val="00A93A9C"/>
    <w:rsid w:val="00A946AF"/>
    <w:rsid w:val="00A94C5A"/>
    <w:rsid w:val="00A954E9"/>
    <w:rsid w:val="00A9592F"/>
    <w:rsid w:val="00A9686B"/>
    <w:rsid w:val="00AA0201"/>
    <w:rsid w:val="00AA150F"/>
    <w:rsid w:val="00AA172A"/>
    <w:rsid w:val="00AA1CD7"/>
    <w:rsid w:val="00AA1F2B"/>
    <w:rsid w:val="00AA2BC8"/>
    <w:rsid w:val="00AA404E"/>
    <w:rsid w:val="00AA476A"/>
    <w:rsid w:val="00AA61BB"/>
    <w:rsid w:val="00AA7E70"/>
    <w:rsid w:val="00AB1B30"/>
    <w:rsid w:val="00AB1CBA"/>
    <w:rsid w:val="00AB1CCB"/>
    <w:rsid w:val="00AB26F1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69C3"/>
    <w:rsid w:val="00AC6CA9"/>
    <w:rsid w:val="00AC714A"/>
    <w:rsid w:val="00AC7433"/>
    <w:rsid w:val="00AC77FE"/>
    <w:rsid w:val="00AD01C6"/>
    <w:rsid w:val="00AD0DA5"/>
    <w:rsid w:val="00AD1AC8"/>
    <w:rsid w:val="00AD1ED0"/>
    <w:rsid w:val="00AD2982"/>
    <w:rsid w:val="00AD299F"/>
    <w:rsid w:val="00AD3FEA"/>
    <w:rsid w:val="00AD44B5"/>
    <w:rsid w:val="00AD45E2"/>
    <w:rsid w:val="00AD61CD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751F"/>
    <w:rsid w:val="00B0059F"/>
    <w:rsid w:val="00B00833"/>
    <w:rsid w:val="00B00F4A"/>
    <w:rsid w:val="00B04C51"/>
    <w:rsid w:val="00B058A1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3C2"/>
    <w:rsid w:val="00B164BB"/>
    <w:rsid w:val="00B166DF"/>
    <w:rsid w:val="00B17B19"/>
    <w:rsid w:val="00B209A4"/>
    <w:rsid w:val="00B20E65"/>
    <w:rsid w:val="00B21AAE"/>
    <w:rsid w:val="00B21DF7"/>
    <w:rsid w:val="00B228D3"/>
    <w:rsid w:val="00B23782"/>
    <w:rsid w:val="00B241D5"/>
    <w:rsid w:val="00B249A7"/>
    <w:rsid w:val="00B25695"/>
    <w:rsid w:val="00B267BF"/>
    <w:rsid w:val="00B278C4"/>
    <w:rsid w:val="00B30245"/>
    <w:rsid w:val="00B308BC"/>
    <w:rsid w:val="00B30E9A"/>
    <w:rsid w:val="00B31321"/>
    <w:rsid w:val="00B3225F"/>
    <w:rsid w:val="00B340C5"/>
    <w:rsid w:val="00B34D35"/>
    <w:rsid w:val="00B3567D"/>
    <w:rsid w:val="00B35DA2"/>
    <w:rsid w:val="00B3625C"/>
    <w:rsid w:val="00B40A06"/>
    <w:rsid w:val="00B41747"/>
    <w:rsid w:val="00B421BD"/>
    <w:rsid w:val="00B425E8"/>
    <w:rsid w:val="00B428B8"/>
    <w:rsid w:val="00B4314E"/>
    <w:rsid w:val="00B4315B"/>
    <w:rsid w:val="00B43CA0"/>
    <w:rsid w:val="00B44538"/>
    <w:rsid w:val="00B44558"/>
    <w:rsid w:val="00B445A4"/>
    <w:rsid w:val="00B4519A"/>
    <w:rsid w:val="00B45471"/>
    <w:rsid w:val="00B45AF0"/>
    <w:rsid w:val="00B45C6A"/>
    <w:rsid w:val="00B45E76"/>
    <w:rsid w:val="00B47F45"/>
    <w:rsid w:val="00B50BCC"/>
    <w:rsid w:val="00B50CBD"/>
    <w:rsid w:val="00B50F1B"/>
    <w:rsid w:val="00B510DC"/>
    <w:rsid w:val="00B5255B"/>
    <w:rsid w:val="00B52E37"/>
    <w:rsid w:val="00B55B60"/>
    <w:rsid w:val="00B55D30"/>
    <w:rsid w:val="00B56D3A"/>
    <w:rsid w:val="00B613A9"/>
    <w:rsid w:val="00B61F7E"/>
    <w:rsid w:val="00B625B5"/>
    <w:rsid w:val="00B637CB"/>
    <w:rsid w:val="00B637DD"/>
    <w:rsid w:val="00B64825"/>
    <w:rsid w:val="00B65F44"/>
    <w:rsid w:val="00B66182"/>
    <w:rsid w:val="00B66DF6"/>
    <w:rsid w:val="00B67FC9"/>
    <w:rsid w:val="00B70AFF"/>
    <w:rsid w:val="00B727CF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132B"/>
    <w:rsid w:val="00B819B5"/>
    <w:rsid w:val="00B81D48"/>
    <w:rsid w:val="00B81DDF"/>
    <w:rsid w:val="00B82C14"/>
    <w:rsid w:val="00B82FE3"/>
    <w:rsid w:val="00B8372E"/>
    <w:rsid w:val="00B840C5"/>
    <w:rsid w:val="00B85A17"/>
    <w:rsid w:val="00B85CAA"/>
    <w:rsid w:val="00B870BD"/>
    <w:rsid w:val="00B908A8"/>
    <w:rsid w:val="00B90FD9"/>
    <w:rsid w:val="00B927C8"/>
    <w:rsid w:val="00B9290C"/>
    <w:rsid w:val="00B93AC0"/>
    <w:rsid w:val="00B94292"/>
    <w:rsid w:val="00B94637"/>
    <w:rsid w:val="00B9469E"/>
    <w:rsid w:val="00B94C9D"/>
    <w:rsid w:val="00B95638"/>
    <w:rsid w:val="00B95D34"/>
    <w:rsid w:val="00B95F09"/>
    <w:rsid w:val="00BA00A9"/>
    <w:rsid w:val="00BA0A43"/>
    <w:rsid w:val="00BA1424"/>
    <w:rsid w:val="00BA17D8"/>
    <w:rsid w:val="00BA18FF"/>
    <w:rsid w:val="00BA425F"/>
    <w:rsid w:val="00BA4367"/>
    <w:rsid w:val="00BA5650"/>
    <w:rsid w:val="00BA5E44"/>
    <w:rsid w:val="00BA74B7"/>
    <w:rsid w:val="00BA78BE"/>
    <w:rsid w:val="00BA7E91"/>
    <w:rsid w:val="00BB14EA"/>
    <w:rsid w:val="00BB2BB0"/>
    <w:rsid w:val="00BB372D"/>
    <w:rsid w:val="00BB3C30"/>
    <w:rsid w:val="00BB473D"/>
    <w:rsid w:val="00BB5731"/>
    <w:rsid w:val="00BB58A6"/>
    <w:rsid w:val="00BB658B"/>
    <w:rsid w:val="00BB6B09"/>
    <w:rsid w:val="00BB72E7"/>
    <w:rsid w:val="00BB7445"/>
    <w:rsid w:val="00BC3516"/>
    <w:rsid w:val="00BC3523"/>
    <w:rsid w:val="00BC5544"/>
    <w:rsid w:val="00BC5E0D"/>
    <w:rsid w:val="00BC612A"/>
    <w:rsid w:val="00BC6243"/>
    <w:rsid w:val="00BC6567"/>
    <w:rsid w:val="00BC7E0D"/>
    <w:rsid w:val="00BD072D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E0B9B"/>
    <w:rsid w:val="00BE17E5"/>
    <w:rsid w:val="00BE1A27"/>
    <w:rsid w:val="00BE2320"/>
    <w:rsid w:val="00BE2A08"/>
    <w:rsid w:val="00BE4BC9"/>
    <w:rsid w:val="00BE604E"/>
    <w:rsid w:val="00BE611F"/>
    <w:rsid w:val="00BE685E"/>
    <w:rsid w:val="00BE7361"/>
    <w:rsid w:val="00BE76F1"/>
    <w:rsid w:val="00BE7ECD"/>
    <w:rsid w:val="00BF0551"/>
    <w:rsid w:val="00BF0A9E"/>
    <w:rsid w:val="00BF17AA"/>
    <w:rsid w:val="00BF2219"/>
    <w:rsid w:val="00BF2473"/>
    <w:rsid w:val="00BF268D"/>
    <w:rsid w:val="00BF2892"/>
    <w:rsid w:val="00BF2E02"/>
    <w:rsid w:val="00BF30E2"/>
    <w:rsid w:val="00BF337B"/>
    <w:rsid w:val="00BF4683"/>
    <w:rsid w:val="00BF4694"/>
    <w:rsid w:val="00BF4D07"/>
    <w:rsid w:val="00BF5289"/>
    <w:rsid w:val="00BF5768"/>
    <w:rsid w:val="00BF5C58"/>
    <w:rsid w:val="00BF6537"/>
    <w:rsid w:val="00BF6B51"/>
    <w:rsid w:val="00BF7258"/>
    <w:rsid w:val="00BF7620"/>
    <w:rsid w:val="00BF7AB8"/>
    <w:rsid w:val="00C00F46"/>
    <w:rsid w:val="00C01C4D"/>
    <w:rsid w:val="00C01C83"/>
    <w:rsid w:val="00C02B33"/>
    <w:rsid w:val="00C036BC"/>
    <w:rsid w:val="00C03731"/>
    <w:rsid w:val="00C03E0B"/>
    <w:rsid w:val="00C04CCF"/>
    <w:rsid w:val="00C05DBB"/>
    <w:rsid w:val="00C05E86"/>
    <w:rsid w:val="00C0630A"/>
    <w:rsid w:val="00C06E3A"/>
    <w:rsid w:val="00C07AA3"/>
    <w:rsid w:val="00C10067"/>
    <w:rsid w:val="00C129C6"/>
    <w:rsid w:val="00C133F9"/>
    <w:rsid w:val="00C13B5E"/>
    <w:rsid w:val="00C144F0"/>
    <w:rsid w:val="00C14FA2"/>
    <w:rsid w:val="00C16267"/>
    <w:rsid w:val="00C1639A"/>
    <w:rsid w:val="00C1649F"/>
    <w:rsid w:val="00C17B7F"/>
    <w:rsid w:val="00C20101"/>
    <w:rsid w:val="00C20898"/>
    <w:rsid w:val="00C2100A"/>
    <w:rsid w:val="00C215BD"/>
    <w:rsid w:val="00C2180B"/>
    <w:rsid w:val="00C21FC7"/>
    <w:rsid w:val="00C23B34"/>
    <w:rsid w:val="00C24952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760"/>
    <w:rsid w:val="00C31B69"/>
    <w:rsid w:val="00C31C2C"/>
    <w:rsid w:val="00C33E4C"/>
    <w:rsid w:val="00C36476"/>
    <w:rsid w:val="00C36D24"/>
    <w:rsid w:val="00C37A1B"/>
    <w:rsid w:val="00C40391"/>
    <w:rsid w:val="00C40787"/>
    <w:rsid w:val="00C40EB1"/>
    <w:rsid w:val="00C41014"/>
    <w:rsid w:val="00C411CE"/>
    <w:rsid w:val="00C43040"/>
    <w:rsid w:val="00C43133"/>
    <w:rsid w:val="00C431BE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344"/>
    <w:rsid w:val="00C509A1"/>
    <w:rsid w:val="00C50AAD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52F"/>
    <w:rsid w:val="00C63FED"/>
    <w:rsid w:val="00C65408"/>
    <w:rsid w:val="00C66422"/>
    <w:rsid w:val="00C66902"/>
    <w:rsid w:val="00C67149"/>
    <w:rsid w:val="00C671DC"/>
    <w:rsid w:val="00C67A0E"/>
    <w:rsid w:val="00C70633"/>
    <w:rsid w:val="00C70F62"/>
    <w:rsid w:val="00C7206A"/>
    <w:rsid w:val="00C72095"/>
    <w:rsid w:val="00C7332F"/>
    <w:rsid w:val="00C736BD"/>
    <w:rsid w:val="00C74517"/>
    <w:rsid w:val="00C762D9"/>
    <w:rsid w:val="00C763C4"/>
    <w:rsid w:val="00C76454"/>
    <w:rsid w:val="00C76C9F"/>
    <w:rsid w:val="00C8032F"/>
    <w:rsid w:val="00C81023"/>
    <w:rsid w:val="00C81336"/>
    <w:rsid w:val="00C819F9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A104D"/>
    <w:rsid w:val="00CA1B84"/>
    <w:rsid w:val="00CA243A"/>
    <w:rsid w:val="00CA2934"/>
    <w:rsid w:val="00CA3D19"/>
    <w:rsid w:val="00CA4619"/>
    <w:rsid w:val="00CA5028"/>
    <w:rsid w:val="00CA5B20"/>
    <w:rsid w:val="00CA6623"/>
    <w:rsid w:val="00CA755E"/>
    <w:rsid w:val="00CA79B2"/>
    <w:rsid w:val="00CB0372"/>
    <w:rsid w:val="00CB0621"/>
    <w:rsid w:val="00CB08C1"/>
    <w:rsid w:val="00CB0B93"/>
    <w:rsid w:val="00CB0C24"/>
    <w:rsid w:val="00CB1037"/>
    <w:rsid w:val="00CB14E4"/>
    <w:rsid w:val="00CB22B7"/>
    <w:rsid w:val="00CB2559"/>
    <w:rsid w:val="00CB3D6F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C00BD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D0455"/>
    <w:rsid w:val="00CD1162"/>
    <w:rsid w:val="00CD1E58"/>
    <w:rsid w:val="00CD30F1"/>
    <w:rsid w:val="00CD3496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941"/>
    <w:rsid w:val="00CE5BBA"/>
    <w:rsid w:val="00CE5EA3"/>
    <w:rsid w:val="00CE7FF2"/>
    <w:rsid w:val="00CF0274"/>
    <w:rsid w:val="00CF02B5"/>
    <w:rsid w:val="00CF061E"/>
    <w:rsid w:val="00CF16DF"/>
    <w:rsid w:val="00CF1BCB"/>
    <w:rsid w:val="00CF1FDD"/>
    <w:rsid w:val="00CF307F"/>
    <w:rsid w:val="00CF31A4"/>
    <w:rsid w:val="00CF38F7"/>
    <w:rsid w:val="00CF3FD6"/>
    <w:rsid w:val="00CF4F27"/>
    <w:rsid w:val="00CF50BE"/>
    <w:rsid w:val="00CF6F99"/>
    <w:rsid w:val="00CF770B"/>
    <w:rsid w:val="00CF7D09"/>
    <w:rsid w:val="00D001C6"/>
    <w:rsid w:val="00D00FD4"/>
    <w:rsid w:val="00D012E3"/>
    <w:rsid w:val="00D03325"/>
    <w:rsid w:val="00D0548E"/>
    <w:rsid w:val="00D056D0"/>
    <w:rsid w:val="00D05891"/>
    <w:rsid w:val="00D05B91"/>
    <w:rsid w:val="00D05F40"/>
    <w:rsid w:val="00D05F56"/>
    <w:rsid w:val="00D0639A"/>
    <w:rsid w:val="00D07F17"/>
    <w:rsid w:val="00D11A2D"/>
    <w:rsid w:val="00D11ADF"/>
    <w:rsid w:val="00D12042"/>
    <w:rsid w:val="00D12F6E"/>
    <w:rsid w:val="00D13ED7"/>
    <w:rsid w:val="00D14C22"/>
    <w:rsid w:val="00D15E7C"/>
    <w:rsid w:val="00D16EC3"/>
    <w:rsid w:val="00D2036A"/>
    <w:rsid w:val="00D2131D"/>
    <w:rsid w:val="00D214D4"/>
    <w:rsid w:val="00D2274A"/>
    <w:rsid w:val="00D23B63"/>
    <w:rsid w:val="00D23B99"/>
    <w:rsid w:val="00D23F2B"/>
    <w:rsid w:val="00D23FB5"/>
    <w:rsid w:val="00D258FE"/>
    <w:rsid w:val="00D2643F"/>
    <w:rsid w:val="00D264C8"/>
    <w:rsid w:val="00D26B71"/>
    <w:rsid w:val="00D26BB1"/>
    <w:rsid w:val="00D26DBA"/>
    <w:rsid w:val="00D277B5"/>
    <w:rsid w:val="00D2799A"/>
    <w:rsid w:val="00D27AF7"/>
    <w:rsid w:val="00D27B18"/>
    <w:rsid w:val="00D30512"/>
    <w:rsid w:val="00D31176"/>
    <w:rsid w:val="00D3136C"/>
    <w:rsid w:val="00D32D11"/>
    <w:rsid w:val="00D33365"/>
    <w:rsid w:val="00D3377E"/>
    <w:rsid w:val="00D33EDE"/>
    <w:rsid w:val="00D34A4A"/>
    <w:rsid w:val="00D35BB8"/>
    <w:rsid w:val="00D36A1A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E4"/>
    <w:rsid w:val="00D50146"/>
    <w:rsid w:val="00D50833"/>
    <w:rsid w:val="00D50A6A"/>
    <w:rsid w:val="00D50C50"/>
    <w:rsid w:val="00D534DA"/>
    <w:rsid w:val="00D53737"/>
    <w:rsid w:val="00D53E1B"/>
    <w:rsid w:val="00D55137"/>
    <w:rsid w:val="00D552F0"/>
    <w:rsid w:val="00D5647E"/>
    <w:rsid w:val="00D56703"/>
    <w:rsid w:val="00D57158"/>
    <w:rsid w:val="00D571A1"/>
    <w:rsid w:val="00D603A4"/>
    <w:rsid w:val="00D610E4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D77"/>
    <w:rsid w:val="00D65F1E"/>
    <w:rsid w:val="00D66EBB"/>
    <w:rsid w:val="00D67725"/>
    <w:rsid w:val="00D67BD6"/>
    <w:rsid w:val="00D67E2D"/>
    <w:rsid w:val="00D71153"/>
    <w:rsid w:val="00D71EA0"/>
    <w:rsid w:val="00D74A27"/>
    <w:rsid w:val="00D75AF1"/>
    <w:rsid w:val="00D75E92"/>
    <w:rsid w:val="00D76AF7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250C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DB9"/>
    <w:rsid w:val="00DA0686"/>
    <w:rsid w:val="00DA271F"/>
    <w:rsid w:val="00DA32D8"/>
    <w:rsid w:val="00DA3312"/>
    <w:rsid w:val="00DA336D"/>
    <w:rsid w:val="00DA4BF4"/>
    <w:rsid w:val="00DA5B6D"/>
    <w:rsid w:val="00DA5E7A"/>
    <w:rsid w:val="00DA610D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C0B"/>
    <w:rsid w:val="00DB4C76"/>
    <w:rsid w:val="00DB4E4B"/>
    <w:rsid w:val="00DB56A2"/>
    <w:rsid w:val="00DB5D24"/>
    <w:rsid w:val="00DB62BB"/>
    <w:rsid w:val="00DB66D4"/>
    <w:rsid w:val="00DB6FB4"/>
    <w:rsid w:val="00DB7B20"/>
    <w:rsid w:val="00DC0A51"/>
    <w:rsid w:val="00DC0E1D"/>
    <w:rsid w:val="00DC23D4"/>
    <w:rsid w:val="00DC25C0"/>
    <w:rsid w:val="00DC2851"/>
    <w:rsid w:val="00DC317C"/>
    <w:rsid w:val="00DC32E9"/>
    <w:rsid w:val="00DC3EEB"/>
    <w:rsid w:val="00DC62AA"/>
    <w:rsid w:val="00DC670C"/>
    <w:rsid w:val="00DC7C98"/>
    <w:rsid w:val="00DD2715"/>
    <w:rsid w:val="00DD3004"/>
    <w:rsid w:val="00DD3097"/>
    <w:rsid w:val="00DD3CAD"/>
    <w:rsid w:val="00DD7FA5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608"/>
    <w:rsid w:val="00DE4359"/>
    <w:rsid w:val="00DE49BA"/>
    <w:rsid w:val="00DE66B6"/>
    <w:rsid w:val="00DE674E"/>
    <w:rsid w:val="00DE6E93"/>
    <w:rsid w:val="00DE7C9F"/>
    <w:rsid w:val="00DF0D73"/>
    <w:rsid w:val="00DF1069"/>
    <w:rsid w:val="00DF121F"/>
    <w:rsid w:val="00DF144F"/>
    <w:rsid w:val="00DF170D"/>
    <w:rsid w:val="00DF1B9B"/>
    <w:rsid w:val="00DF1F60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6B67"/>
    <w:rsid w:val="00E008D8"/>
    <w:rsid w:val="00E00C3F"/>
    <w:rsid w:val="00E01315"/>
    <w:rsid w:val="00E01503"/>
    <w:rsid w:val="00E01FBA"/>
    <w:rsid w:val="00E024C8"/>
    <w:rsid w:val="00E0471A"/>
    <w:rsid w:val="00E04E2F"/>
    <w:rsid w:val="00E05615"/>
    <w:rsid w:val="00E0585A"/>
    <w:rsid w:val="00E05B61"/>
    <w:rsid w:val="00E060C4"/>
    <w:rsid w:val="00E06611"/>
    <w:rsid w:val="00E06B10"/>
    <w:rsid w:val="00E10D1E"/>
    <w:rsid w:val="00E10FAE"/>
    <w:rsid w:val="00E1214F"/>
    <w:rsid w:val="00E12980"/>
    <w:rsid w:val="00E12CF3"/>
    <w:rsid w:val="00E136A7"/>
    <w:rsid w:val="00E13711"/>
    <w:rsid w:val="00E13F05"/>
    <w:rsid w:val="00E14743"/>
    <w:rsid w:val="00E15B03"/>
    <w:rsid w:val="00E171E3"/>
    <w:rsid w:val="00E177CD"/>
    <w:rsid w:val="00E177E2"/>
    <w:rsid w:val="00E21754"/>
    <w:rsid w:val="00E23382"/>
    <w:rsid w:val="00E235B9"/>
    <w:rsid w:val="00E23734"/>
    <w:rsid w:val="00E23E82"/>
    <w:rsid w:val="00E24BDF"/>
    <w:rsid w:val="00E25574"/>
    <w:rsid w:val="00E2572C"/>
    <w:rsid w:val="00E2673C"/>
    <w:rsid w:val="00E26C62"/>
    <w:rsid w:val="00E271C8"/>
    <w:rsid w:val="00E31211"/>
    <w:rsid w:val="00E31496"/>
    <w:rsid w:val="00E31CB7"/>
    <w:rsid w:val="00E323F2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0B25"/>
    <w:rsid w:val="00E414B2"/>
    <w:rsid w:val="00E41E53"/>
    <w:rsid w:val="00E43ACA"/>
    <w:rsid w:val="00E43C45"/>
    <w:rsid w:val="00E43E08"/>
    <w:rsid w:val="00E44EFC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B30"/>
    <w:rsid w:val="00E52E83"/>
    <w:rsid w:val="00E53D6E"/>
    <w:rsid w:val="00E53DD2"/>
    <w:rsid w:val="00E564D3"/>
    <w:rsid w:val="00E567AE"/>
    <w:rsid w:val="00E56A7C"/>
    <w:rsid w:val="00E573E2"/>
    <w:rsid w:val="00E60994"/>
    <w:rsid w:val="00E622FB"/>
    <w:rsid w:val="00E633E0"/>
    <w:rsid w:val="00E642F4"/>
    <w:rsid w:val="00E64966"/>
    <w:rsid w:val="00E64DA1"/>
    <w:rsid w:val="00E65316"/>
    <w:rsid w:val="00E65329"/>
    <w:rsid w:val="00E668F7"/>
    <w:rsid w:val="00E672DB"/>
    <w:rsid w:val="00E6796A"/>
    <w:rsid w:val="00E70083"/>
    <w:rsid w:val="00E71184"/>
    <w:rsid w:val="00E71658"/>
    <w:rsid w:val="00E71A1A"/>
    <w:rsid w:val="00E71B3C"/>
    <w:rsid w:val="00E73767"/>
    <w:rsid w:val="00E73E85"/>
    <w:rsid w:val="00E74A7C"/>
    <w:rsid w:val="00E76095"/>
    <w:rsid w:val="00E77588"/>
    <w:rsid w:val="00E8019B"/>
    <w:rsid w:val="00E80F7D"/>
    <w:rsid w:val="00E81B09"/>
    <w:rsid w:val="00E827BC"/>
    <w:rsid w:val="00E828EE"/>
    <w:rsid w:val="00E840D9"/>
    <w:rsid w:val="00E85053"/>
    <w:rsid w:val="00E8580B"/>
    <w:rsid w:val="00E87508"/>
    <w:rsid w:val="00E875AC"/>
    <w:rsid w:val="00E9036C"/>
    <w:rsid w:val="00E9095D"/>
    <w:rsid w:val="00E912C1"/>
    <w:rsid w:val="00E91BE5"/>
    <w:rsid w:val="00E921C4"/>
    <w:rsid w:val="00E92A09"/>
    <w:rsid w:val="00E92D1B"/>
    <w:rsid w:val="00E94284"/>
    <w:rsid w:val="00E9449A"/>
    <w:rsid w:val="00E95B82"/>
    <w:rsid w:val="00E960C6"/>
    <w:rsid w:val="00E96D3A"/>
    <w:rsid w:val="00E978A5"/>
    <w:rsid w:val="00E97BC9"/>
    <w:rsid w:val="00EA0306"/>
    <w:rsid w:val="00EA05A8"/>
    <w:rsid w:val="00EA0C81"/>
    <w:rsid w:val="00EA0C97"/>
    <w:rsid w:val="00EA1658"/>
    <w:rsid w:val="00EA1A96"/>
    <w:rsid w:val="00EA1E6E"/>
    <w:rsid w:val="00EA1EE4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B084D"/>
    <w:rsid w:val="00EB1341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3B82"/>
    <w:rsid w:val="00EC5176"/>
    <w:rsid w:val="00EC566E"/>
    <w:rsid w:val="00EC5713"/>
    <w:rsid w:val="00EC57EA"/>
    <w:rsid w:val="00EC57F3"/>
    <w:rsid w:val="00EC6F8B"/>
    <w:rsid w:val="00ED02F7"/>
    <w:rsid w:val="00ED05D7"/>
    <w:rsid w:val="00ED0742"/>
    <w:rsid w:val="00ED0EB0"/>
    <w:rsid w:val="00ED1196"/>
    <w:rsid w:val="00ED309F"/>
    <w:rsid w:val="00ED38E0"/>
    <w:rsid w:val="00ED4968"/>
    <w:rsid w:val="00ED4A81"/>
    <w:rsid w:val="00ED4E32"/>
    <w:rsid w:val="00ED4EAF"/>
    <w:rsid w:val="00ED52AD"/>
    <w:rsid w:val="00ED57E7"/>
    <w:rsid w:val="00ED6A3C"/>
    <w:rsid w:val="00ED6DE2"/>
    <w:rsid w:val="00ED70A2"/>
    <w:rsid w:val="00EE09FA"/>
    <w:rsid w:val="00EE0C04"/>
    <w:rsid w:val="00EE0D89"/>
    <w:rsid w:val="00EE0E62"/>
    <w:rsid w:val="00EE12B9"/>
    <w:rsid w:val="00EE1762"/>
    <w:rsid w:val="00EE1AC1"/>
    <w:rsid w:val="00EE236E"/>
    <w:rsid w:val="00EE2CF1"/>
    <w:rsid w:val="00EE32C0"/>
    <w:rsid w:val="00EE3501"/>
    <w:rsid w:val="00EE39E9"/>
    <w:rsid w:val="00EE6F96"/>
    <w:rsid w:val="00EE7E2D"/>
    <w:rsid w:val="00EF094D"/>
    <w:rsid w:val="00EF09EA"/>
    <w:rsid w:val="00EF0BC3"/>
    <w:rsid w:val="00EF14F7"/>
    <w:rsid w:val="00EF2017"/>
    <w:rsid w:val="00EF2192"/>
    <w:rsid w:val="00EF4BD3"/>
    <w:rsid w:val="00EF4E03"/>
    <w:rsid w:val="00EF53E2"/>
    <w:rsid w:val="00EF5DCE"/>
    <w:rsid w:val="00EF5F3B"/>
    <w:rsid w:val="00EF7AE1"/>
    <w:rsid w:val="00EF7F21"/>
    <w:rsid w:val="00F0033C"/>
    <w:rsid w:val="00F0053A"/>
    <w:rsid w:val="00F00C40"/>
    <w:rsid w:val="00F010EB"/>
    <w:rsid w:val="00F01E2B"/>
    <w:rsid w:val="00F030E8"/>
    <w:rsid w:val="00F032D6"/>
    <w:rsid w:val="00F0336F"/>
    <w:rsid w:val="00F042A5"/>
    <w:rsid w:val="00F04458"/>
    <w:rsid w:val="00F05EC1"/>
    <w:rsid w:val="00F0673A"/>
    <w:rsid w:val="00F07432"/>
    <w:rsid w:val="00F07E9A"/>
    <w:rsid w:val="00F102E6"/>
    <w:rsid w:val="00F103BF"/>
    <w:rsid w:val="00F10B2B"/>
    <w:rsid w:val="00F10C82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644A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523D"/>
    <w:rsid w:val="00F358A3"/>
    <w:rsid w:val="00F362AD"/>
    <w:rsid w:val="00F3634B"/>
    <w:rsid w:val="00F4073C"/>
    <w:rsid w:val="00F412D9"/>
    <w:rsid w:val="00F41F06"/>
    <w:rsid w:val="00F4231A"/>
    <w:rsid w:val="00F439AF"/>
    <w:rsid w:val="00F44F02"/>
    <w:rsid w:val="00F44F24"/>
    <w:rsid w:val="00F45B68"/>
    <w:rsid w:val="00F47BA9"/>
    <w:rsid w:val="00F506DF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B9"/>
    <w:rsid w:val="00F578CF"/>
    <w:rsid w:val="00F57DC6"/>
    <w:rsid w:val="00F6148F"/>
    <w:rsid w:val="00F617F2"/>
    <w:rsid w:val="00F622F8"/>
    <w:rsid w:val="00F623C9"/>
    <w:rsid w:val="00F6291E"/>
    <w:rsid w:val="00F62B1D"/>
    <w:rsid w:val="00F62C53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F31"/>
    <w:rsid w:val="00F71B21"/>
    <w:rsid w:val="00F71C88"/>
    <w:rsid w:val="00F7375F"/>
    <w:rsid w:val="00F73DB7"/>
    <w:rsid w:val="00F758E4"/>
    <w:rsid w:val="00F75A15"/>
    <w:rsid w:val="00F75AF5"/>
    <w:rsid w:val="00F75BFB"/>
    <w:rsid w:val="00F76063"/>
    <w:rsid w:val="00F7770F"/>
    <w:rsid w:val="00F81DE3"/>
    <w:rsid w:val="00F834E8"/>
    <w:rsid w:val="00F8357F"/>
    <w:rsid w:val="00F85EB1"/>
    <w:rsid w:val="00F86D07"/>
    <w:rsid w:val="00F87A20"/>
    <w:rsid w:val="00F87B90"/>
    <w:rsid w:val="00F87D90"/>
    <w:rsid w:val="00F910D1"/>
    <w:rsid w:val="00F910FB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119C"/>
    <w:rsid w:val="00FB2115"/>
    <w:rsid w:val="00FB2DDC"/>
    <w:rsid w:val="00FB37FC"/>
    <w:rsid w:val="00FB388E"/>
    <w:rsid w:val="00FB3D53"/>
    <w:rsid w:val="00FB4162"/>
    <w:rsid w:val="00FB43BF"/>
    <w:rsid w:val="00FB53ED"/>
    <w:rsid w:val="00FB611A"/>
    <w:rsid w:val="00FB7657"/>
    <w:rsid w:val="00FB7923"/>
    <w:rsid w:val="00FC01F1"/>
    <w:rsid w:val="00FC10C4"/>
    <w:rsid w:val="00FC124C"/>
    <w:rsid w:val="00FC134F"/>
    <w:rsid w:val="00FC299E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D4A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5C6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A53"/>
    <w:rsid w:val="00FE6B5A"/>
    <w:rsid w:val="00FE6B70"/>
    <w:rsid w:val="00FE6B9D"/>
    <w:rsid w:val="00FE6E59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FF5"/>
    <w:rsid w:val="00FF5333"/>
    <w:rsid w:val="00FF5A5B"/>
    <w:rsid w:val="00FF6229"/>
    <w:rsid w:val="00FF7568"/>
    <w:rsid w:val="00FF7E3B"/>
    <w:rsid w:val="0A0B9CB7"/>
    <w:rsid w:val="213E07A1"/>
    <w:rsid w:val="62D90BEA"/>
    <w:rsid w:val="7276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semiHidden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3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B210E0-9865-4134-8187-C343C3D03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http://schemas.microsoft.com/sharepoint/v3"/>
    <ds:schemaRef ds:uri="9b239327-9e80-40e4-b1b7-4394fed77a33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2f282d3b-eb4a-4b09-b61f-b9593442e286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14</TotalTime>
  <Pages>1</Pages>
  <Words>188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Aurelian Bria</cp:lastModifiedBy>
  <cp:revision>31</cp:revision>
  <cp:lastPrinted>2021-10-12T01:12:00Z</cp:lastPrinted>
  <dcterms:created xsi:type="dcterms:W3CDTF">2022-04-25T19:48:00Z</dcterms:created>
  <dcterms:modified xsi:type="dcterms:W3CDTF">2022-04-25T21:59:00Z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